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DE8" w:rsidRPr="00C174F6" w:rsidRDefault="00E90DE8" w:rsidP="00EB0715">
      <w:pPr>
        <w:spacing w:before="100" w:beforeAutospacing="1"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C174F6">
        <w:rPr>
          <w:rFonts w:ascii="Times New Roman" w:hAnsi="Times New Roman"/>
          <w:i/>
          <w:sz w:val="28"/>
          <w:szCs w:val="28"/>
          <w:lang w:val="uk-UA"/>
        </w:rPr>
        <w:t>Тестові завдання</w:t>
      </w:r>
    </w:p>
    <w:p w:rsidR="00E90DE8" w:rsidRPr="00C174F6" w:rsidRDefault="00E90DE8" w:rsidP="00EB0715">
      <w:pPr>
        <w:spacing w:before="100" w:beforeAutospacing="1"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C174F6">
        <w:rPr>
          <w:rFonts w:ascii="Times New Roman" w:hAnsi="Times New Roman"/>
          <w:i/>
          <w:sz w:val="28"/>
          <w:szCs w:val="28"/>
          <w:lang w:val="uk-UA"/>
        </w:rPr>
        <w:t>1. Архітектура ПК</w:t>
      </w:r>
    </w:p>
    <w:p w:rsidR="00E90DE8" w:rsidRPr="00C174F6" w:rsidRDefault="00E90DE8">
      <w:pPr>
        <w:rPr>
          <w:rFonts w:ascii="Times New Roman" w:hAnsi="Times New Roman"/>
          <w:sz w:val="28"/>
          <w:szCs w:val="28"/>
          <w:lang w:val="uk-UA"/>
        </w:rPr>
      </w:pPr>
    </w:p>
    <w:p w:rsidR="00E90DE8" w:rsidRPr="00C174F6" w:rsidRDefault="00E90DE8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1 Структура комп’ютера – це….</w:t>
      </w:r>
    </w:p>
    <w:p w:rsidR="00E90DE8" w:rsidRPr="00C174F6" w:rsidRDefault="00E90DE8" w:rsidP="00EB0715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C174F6">
        <w:rPr>
          <w:rStyle w:val="apple-style-span"/>
          <w:rFonts w:ascii="Times New Roman" w:hAnsi="Times New Roman"/>
          <w:sz w:val="28"/>
          <w:szCs w:val="28"/>
          <w:lang w:val="uk-UA"/>
        </w:rPr>
        <w:t>певна модель, що визначає склад, порядок та принципи взаємодії його компонентів</w:t>
      </w:r>
    </w:p>
    <w:p w:rsidR="00E90DE8" w:rsidRPr="00C174F6" w:rsidRDefault="00E90DE8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</w:rPr>
        <w:t>принципи дії основних логічних вузлів комп'ютера</w:t>
      </w:r>
    </w:p>
    <w:p w:rsidR="00E90DE8" w:rsidRPr="00C174F6" w:rsidRDefault="00E90DE8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інформаційні зв'язки і взаємне з'єднання основних логічних вузлів комп'ютера</w:t>
      </w:r>
    </w:p>
    <w:p w:rsidR="00E90DE8" w:rsidRPr="00C174F6" w:rsidRDefault="00E90DE8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</w:rPr>
        <w:t>функціональне призначення основних вузлів комп’ютера</w:t>
      </w:r>
    </w:p>
    <w:p w:rsidR="00E90DE8" w:rsidRPr="00C174F6" w:rsidRDefault="00E90DE8" w:rsidP="00EB0715">
      <w:pPr>
        <w:pStyle w:val="ListParagraph"/>
        <w:rPr>
          <w:rFonts w:ascii="Times New Roman" w:hAnsi="Times New Roman"/>
          <w:sz w:val="28"/>
          <w:szCs w:val="28"/>
          <w:lang w:val="uk-UA"/>
        </w:rPr>
      </w:pPr>
    </w:p>
    <w:p w:rsidR="00E90DE8" w:rsidRPr="00C174F6" w:rsidRDefault="00E90DE8" w:rsidP="00EB0715">
      <w:pPr>
        <w:pStyle w:val="ListParagraph"/>
        <w:ind w:left="0"/>
        <w:rPr>
          <w:rStyle w:val="apple-style-span"/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 xml:space="preserve">2 Яке призначення  </w:t>
      </w:r>
      <w:r w:rsidRPr="00C174F6">
        <w:rPr>
          <w:rStyle w:val="apple-style-span"/>
          <w:rFonts w:ascii="Times New Roman" w:hAnsi="Times New Roman"/>
          <w:bCs/>
          <w:sz w:val="28"/>
          <w:szCs w:val="28"/>
          <w:lang w:val="uk-UA"/>
        </w:rPr>
        <w:t>VGA</w:t>
      </w:r>
      <w:r w:rsidRPr="00C174F6">
        <w:rPr>
          <w:rStyle w:val="apple-style-span"/>
          <w:rFonts w:ascii="Times New Roman" w:hAnsi="Times New Roman"/>
          <w:sz w:val="28"/>
          <w:szCs w:val="28"/>
          <w:lang w:val="uk-UA"/>
        </w:rPr>
        <w:t>-контроллера?</w:t>
      </w:r>
    </w:p>
    <w:p w:rsidR="00E90DE8" w:rsidRPr="00C174F6" w:rsidRDefault="00E90DE8" w:rsidP="00EB0715">
      <w:pPr>
        <w:pStyle w:val="ListParagraph"/>
        <w:numPr>
          <w:ilvl w:val="0"/>
          <w:numId w:val="2"/>
        </w:numPr>
        <w:rPr>
          <w:rStyle w:val="apple-style-span"/>
          <w:rFonts w:ascii="Times New Roman" w:hAnsi="Times New Roman"/>
          <w:sz w:val="28"/>
          <w:szCs w:val="28"/>
          <w:lang w:val="uk-UA"/>
        </w:rPr>
      </w:pPr>
      <w:r w:rsidRPr="00C174F6">
        <w:rPr>
          <w:rStyle w:val="apple-style-span"/>
          <w:rFonts w:ascii="Times New Roman" w:hAnsi="Times New Roman"/>
          <w:sz w:val="28"/>
          <w:szCs w:val="28"/>
          <w:lang w:val="uk-UA"/>
        </w:rPr>
        <w:t>асинхронні послідовні порти для підключення клавіатури і маніпулятора миші або ділового ПК</w:t>
      </w:r>
    </w:p>
    <w:p w:rsidR="00E90DE8" w:rsidRPr="00C174F6" w:rsidRDefault="00E90DE8" w:rsidP="00EB0715">
      <w:pPr>
        <w:pStyle w:val="ListParagraph"/>
        <w:numPr>
          <w:ilvl w:val="0"/>
          <w:numId w:val="2"/>
        </w:numPr>
        <w:rPr>
          <w:rStyle w:val="apple-style-span"/>
          <w:rFonts w:ascii="Times New Roman" w:hAnsi="Times New Roman"/>
          <w:sz w:val="28"/>
          <w:szCs w:val="28"/>
          <w:lang w:val="uk-UA"/>
        </w:rPr>
      </w:pPr>
      <w:r w:rsidRPr="00C174F6">
        <w:rPr>
          <w:rStyle w:val="apple-style-span"/>
          <w:rFonts w:ascii="Times New Roman" w:hAnsi="Times New Roman"/>
          <w:sz w:val="28"/>
          <w:szCs w:val="28"/>
          <w:lang w:val="uk-UA"/>
        </w:rPr>
        <w:t>інтерфейс для передачі великих обсягів відеоінформації в режимі реального часу</w:t>
      </w:r>
    </w:p>
    <w:p w:rsidR="00E90DE8" w:rsidRPr="00C174F6" w:rsidRDefault="00E90DE8" w:rsidP="00EB0715">
      <w:pPr>
        <w:pStyle w:val="ListParagraph"/>
        <w:numPr>
          <w:ilvl w:val="0"/>
          <w:numId w:val="2"/>
        </w:numPr>
        <w:rPr>
          <w:rStyle w:val="apple-style-span"/>
          <w:rFonts w:ascii="Times New Roman" w:hAnsi="Times New Roman"/>
          <w:sz w:val="28"/>
          <w:szCs w:val="28"/>
          <w:lang w:val="uk-UA"/>
        </w:rPr>
      </w:pPr>
      <w:r w:rsidRPr="00C174F6">
        <w:rPr>
          <w:rStyle w:val="apple-style-span"/>
          <w:rFonts w:ascii="Times New Roman" w:hAnsi="Times New Roman"/>
          <w:sz w:val="28"/>
          <w:szCs w:val="28"/>
          <w:lang w:val="uk-UA"/>
        </w:rPr>
        <w:t>інтегрований у материнську плату контроллер для підключення монітора</w:t>
      </w:r>
    </w:p>
    <w:p w:rsidR="00E90DE8" w:rsidRPr="00C174F6" w:rsidRDefault="00E90DE8" w:rsidP="00EB0715">
      <w:pPr>
        <w:pStyle w:val="ListParagraph"/>
        <w:numPr>
          <w:ilvl w:val="0"/>
          <w:numId w:val="2"/>
        </w:numPr>
        <w:rPr>
          <w:rStyle w:val="apple-style-span"/>
          <w:rFonts w:ascii="Times New Roman" w:hAnsi="Times New Roman"/>
          <w:sz w:val="28"/>
          <w:szCs w:val="28"/>
          <w:lang w:val="uk-UA"/>
        </w:rPr>
      </w:pPr>
      <w:r w:rsidRPr="00C174F6">
        <w:rPr>
          <w:rStyle w:val="apple-style-span"/>
          <w:rFonts w:ascii="Times New Roman" w:hAnsi="Times New Roman"/>
          <w:sz w:val="28"/>
          <w:szCs w:val="28"/>
          <w:lang w:val="uk-UA"/>
        </w:rPr>
        <w:t>інфрачервоні порти, які призначені для бездротового підключення пристроїв ПК до настільного комп’ютера</w:t>
      </w:r>
    </w:p>
    <w:p w:rsidR="00E90DE8" w:rsidRPr="00C174F6" w:rsidRDefault="00E90DE8" w:rsidP="00FD58FB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Style w:val="apple-style-span"/>
          <w:rFonts w:ascii="Times New Roman" w:hAnsi="Times New Roman"/>
          <w:sz w:val="28"/>
          <w:szCs w:val="28"/>
          <w:lang w:val="uk-UA"/>
        </w:rPr>
        <w:t xml:space="preserve">3 </w:t>
      </w:r>
      <w:r w:rsidRPr="00C174F6">
        <w:rPr>
          <w:rFonts w:ascii="Times New Roman" w:hAnsi="Times New Roman"/>
          <w:sz w:val="28"/>
          <w:szCs w:val="28"/>
          <w:lang w:val="uk-UA"/>
        </w:rPr>
        <w:t>Першу обчислювальну машину винайшов …</w:t>
      </w:r>
    </w:p>
    <w:p w:rsidR="00E90DE8" w:rsidRPr="00C174F6" w:rsidRDefault="00E90DE8" w:rsidP="00EF65C2">
      <w:pPr>
        <w:pStyle w:val="NoSpacing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Джон фон Нейман</w:t>
      </w:r>
    </w:p>
    <w:p w:rsidR="00E90DE8" w:rsidRPr="00C174F6" w:rsidRDefault="00E90DE8" w:rsidP="00EF65C2">
      <w:pPr>
        <w:pStyle w:val="NoSpacing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Чарльз Беббідж</w:t>
      </w:r>
    </w:p>
    <w:p w:rsidR="00E90DE8" w:rsidRPr="00C174F6" w:rsidRDefault="00E90DE8" w:rsidP="00EF65C2">
      <w:pPr>
        <w:pStyle w:val="NoSpacing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Джордж Буль</w:t>
      </w:r>
    </w:p>
    <w:p w:rsidR="00E90DE8" w:rsidRPr="00C174F6" w:rsidRDefault="00E90DE8" w:rsidP="00EF65C2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Норберт Вінер</w:t>
      </w:r>
    </w:p>
    <w:p w:rsidR="00E90DE8" w:rsidRPr="00C174F6" w:rsidRDefault="00E90DE8" w:rsidP="00440548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4 Стандартом для представлення зображення, які отримують зі сканера, є …</w:t>
      </w:r>
    </w:p>
    <w:p w:rsidR="00E90DE8" w:rsidRPr="00C174F6" w:rsidRDefault="00E90DE8" w:rsidP="00EF65C2">
      <w:pPr>
        <w:pStyle w:val="NoSpacing"/>
        <w:numPr>
          <w:ilvl w:val="0"/>
          <w:numId w:val="4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Gif</w:t>
      </w:r>
    </w:p>
    <w:p w:rsidR="00E90DE8" w:rsidRPr="00C174F6" w:rsidRDefault="00E90DE8" w:rsidP="00EF65C2">
      <w:pPr>
        <w:pStyle w:val="NoSpacing"/>
        <w:numPr>
          <w:ilvl w:val="0"/>
          <w:numId w:val="4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Tiff</w:t>
      </w:r>
    </w:p>
    <w:p w:rsidR="00E90DE8" w:rsidRPr="00C174F6" w:rsidRDefault="00E90DE8" w:rsidP="00EF65C2">
      <w:pPr>
        <w:pStyle w:val="NoSpacing"/>
        <w:numPr>
          <w:ilvl w:val="0"/>
          <w:numId w:val="4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Jpd</w:t>
      </w:r>
    </w:p>
    <w:p w:rsidR="00E90DE8" w:rsidRPr="00C174F6" w:rsidRDefault="00E90DE8" w:rsidP="00EF65C2">
      <w:pPr>
        <w:pStyle w:val="NoSpacing"/>
        <w:numPr>
          <w:ilvl w:val="0"/>
          <w:numId w:val="4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Bmp</w:t>
      </w:r>
    </w:p>
    <w:p w:rsidR="00E90DE8" w:rsidRPr="00C174F6" w:rsidRDefault="00E90DE8" w:rsidP="00440548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90DE8" w:rsidRPr="00C174F6" w:rsidRDefault="00E90DE8" w:rsidP="00440548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5 Адаптер – це …</w:t>
      </w:r>
    </w:p>
    <w:p w:rsidR="00E90DE8" w:rsidRPr="00C174F6" w:rsidRDefault="00E90DE8" w:rsidP="00EF65C2">
      <w:pPr>
        <w:pStyle w:val="NoSpacing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Кабель</w:t>
      </w:r>
    </w:p>
    <w:p w:rsidR="00E90DE8" w:rsidRPr="00C174F6" w:rsidRDefault="00E90DE8" w:rsidP="00EF65C2">
      <w:pPr>
        <w:pStyle w:val="NoSpacing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Спеціальний блок, через який здійснюється приєднання периферійного пристрою до магістралі</w:t>
      </w:r>
    </w:p>
    <w:p w:rsidR="00E90DE8" w:rsidRPr="00C174F6" w:rsidRDefault="00E90DE8" w:rsidP="00EF65C2">
      <w:pPr>
        <w:pStyle w:val="NoSpacing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Програма, яка необхідна для підключення пристроїв введення-виведення</w:t>
      </w:r>
    </w:p>
    <w:p w:rsidR="00E90DE8" w:rsidRPr="00C174F6" w:rsidRDefault="00E90DE8" w:rsidP="00EF65C2">
      <w:pPr>
        <w:pStyle w:val="NoSpacing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Програма – перекладач</w:t>
      </w:r>
    </w:p>
    <w:p w:rsidR="00E90DE8" w:rsidRPr="00C174F6" w:rsidRDefault="00E90DE8" w:rsidP="00440548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90DE8" w:rsidRPr="00C174F6" w:rsidRDefault="00E90DE8" w:rsidP="00440548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6 Інформаційна магістраль – це …</w:t>
      </w:r>
    </w:p>
    <w:p w:rsidR="00E90DE8" w:rsidRPr="00C174F6" w:rsidRDefault="00E90DE8" w:rsidP="00EF65C2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Швидка, напівпровідна пам'ять</w:t>
      </w:r>
    </w:p>
    <w:p w:rsidR="00E90DE8" w:rsidRPr="00C174F6" w:rsidRDefault="00E90DE8" w:rsidP="00EF65C2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Кабель, що здійснює інформаційний зв'язок між пристроями комп’ютера</w:t>
      </w:r>
    </w:p>
    <w:p w:rsidR="00E90DE8" w:rsidRPr="00C174F6" w:rsidRDefault="00E90DE8" w:rsidP="00EF65C2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Програма, яка необхідна для підключення пристроїв введення-виведення</w:t>
      </w:r>
    </w:p>
    <w:p w:rsidR="00E90DE8" w:rsidRPr="00C174F6" w:rsidRDefault="00E90DE8" w:rsidP="00EF65C2">
      <w:pPr>
        <w:pStyle w:val="NoSpacing"/>
        <w:numPr>
          <w:ilvl w:val="0"/>
          <w:numId w:val="6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Набір команд для керування процесом обробки інформації</w:t>
      </w:r>
    </w:p>
    <w:p w:rsidR="00E90DE8" w:rsidRPr="00C174F6" w:rsidRDefault="00E90DE8" w:rsidP="00440548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7 У якого покоління ЕОМ вперше з’явився дисплей?</w:t>
      </w:r>
    </w:p>
    <w:p w:rsidR="00E90DE8" w:rsidRPr="00C174F6" w:rsidRDefault="00E90DE8" w:rsidP="00EF65C2">
      <w:pPr>
        <w:pStyle w:val="NoSpacing"/>
        <w:numPr>
          <w:ilvl w:val="1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І покоління</w:t>
      </w:r>
    </w:p>
    <w:p w:rsidR="00E90DE8" w:rsidRPr="00C174F6" w:rsidRDefault="00E90DE8" w:rsidP="00EF65C2">
      <w:pPr>
        <w:pStyle w:val="NoSpacing"/>
        <w:numPr>
          <w:ilvl w:val="1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ІІ покоління</w:t>
      </w:r>
    </w:p>
    <w:p w:rsidR="00E90DE8" w:rsidRPr="00C174F6" w:rsidRDefault="00E90DE8" w:rsidP="00EF65C2">
      <w:pPr>
        <w:pStyle w:val="NoSpacing"/>
        <w:numPr>
          <w:ilvl w:val="1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ІІІ покоління</w:t>
      </w:r>
    </w:p>
    <w:p w:rsidR="00E90DE8" w:rsidRPr="00C174F6" w:rsidRDefault="00E90DE8" w:rsidP="00EF65C2">
      <w:pPr>
        <w:pStyle w:val="ListParagraph"/>
        <w:numPr>
          <w:ilvl w:val="1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ІV покоління</w:t>
      </w:r>
    </w:p>
    <w:p w:rsidR="00E90DE8" w:rsidRPr="00C174F6" w:rsidRDefault="00E90DE8" w:rsidP="00313A7E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8 Аналогова обчислювальна машина базується на використанні:</w:t>
      </w:r>
    </w:p>
    <w:p w:rsidR="00E90DE8" w:rsidRPr="00C174F6" w:rsidRDefault="00E90DE8" w:rsidP="00EF65C2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Комбінаційних схем</w:t>
      </w:r>
    </w:p>
    <w:p w:rsidR="00E90DE8" w:rsidRPr="00C174F6" w:rsidRDefault="00E90DE8" w:rsidP="00EF65C2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Підсилювачів низької частоти</w:t>
      </w:r>
    </w:p>
    <w:p w:rsidR="00E90DE8" w:rsidRPr="00C174F6" w:rsidRDefault="00E90DE8" w:rsidP="00EF65C2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Схемі з відкритим колектором</w:t>
      </w:r>
    </w:p>
    <w:p w:rsidR="00E90DE8" w:rsidRPr="00C174F6" w:rsidRDefault="00E90DE8" w:rsidP="00EF65C2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Операційних підсилювачів</w:t>
      </w:r>
    </w:p>
    <w:p w:rsidR="00E90DE8" w:rsidRPr="00C174F6" w:rsidRDefault="00E90DE8" w:rsidP="00313A7E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9 Яка структура пам’яті використовує стек?</w:t>
      </w:r>
    </w:p>
    <w:p w:rsidR="00E90DE8" w:rsidRPr="00C174F6" w:rsidRDefault="00E90DE8" w:rsidP="00EF65C2">
      <w:pPr>
        <w:pStyle w:val="ListParagraph"/>
        <w:numPr>
          <w:ilvl w:val="0"/>
          <w:numId w:val="9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 xml:space="preserve">Пам’ять із структурою </w:t>
      </w:r>
      <w:r w:rsidRPr="00C174F6">
        <w:rPr>
          <w:rFonts w:ascii="Times New Roman" w:hAnsi="Times New Roman"/>
          <w:sz w:val="28"/>
          <w:szCs w:val="28"/>
          <w:lang w:val="en-US"/>
        </w:rPr>
        <w:t>2D</w:t>
      </w:r>
    </w:p>
    <w:p w:rsidR="00E90DE8" w:rsidRPr="00C174F6" w:rsidRDefault="00E90DE8" w:rsidP="00EF65C2">
      <w:pPr>
        <w:pStyle w:val="ListParagraph"/>
        <w:numPr>
          <w:ilvl w:val="0"/>
          <w:numId w:val="9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Пам’ять із послідовним доступом</w:t>
      </w:r>
    </w:p>
    <w:p w:rsidR="00E90DE8" w:rsidRPr="00C174F6" w:rsidRDefault="00E90DE8" w:rsidP="00EF65C2">
      <w:pPr>
        <w:pStyle w:val="ListParagraph"/>
        <w:numPr>
          <w:ilvl w:val="0"/>
          <w:numId w:val="9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Асоціативна пам’ять</w:t>
      </w:r>
    </w:p>
    <w:p w:rsidR="00E90DE8" w:rsidRPr="00C174F6" w:rsidRDefault="00E90DE8" w:rsidP="00EF65C2">
      <w:pPr>
        <w:pStyle w:val="ListParagraph"/>
        <w:numPr>
          <w:ilvl w:val="0"/>
          <w:numId w:val="9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 xml:space="preserve">Пам’ять із структурою </w:t>
      </w:r>
      <w:r w:rsidRPr="00C174F6">
        <w:rPr>
          <w:rFonts w:ascii="Times New Roman" w:hAnsi="Times New Roman"/>
          <w:sz w:val="28"/>
          <w:szCs w:val="28"/>
          <w:lang w:val="en-US"/>
        </w:rPr>
        <w:t>2D</w:t>
      </w:r>
      <w:r w:rsidRPr="00C174F6">
        <w:rPr>
          <w:rFonts w:ascii="Times New Roman" w:hAnsi="Times New Roman"/>
          <w:sz w:val="28"/>
          <w:szCs w:val="28"/>
          <w:lang w:val="uk-UA"/>
        </w:rPr>
        <w:t>М</w:t>
      </w:r>
    </w:p>
    <w:p w:rsidR="00E90DE8" w:rsidRPr="00C174F6" w:rsidRDefault="00E90DE8" w:rsidP="00313A7E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10 Яка з типів пам’яті комп’ютера є найшвидкодіючою?</w:t>
      </w:r>
    </w:p>
    <w:p w:rsidR="00E90DE8" w:rsidRPr="00C174F6" w:rsidRDefault="00E90DE8" w:rsidP="00EF65C2">
      <w:pPr>
        <w:pStyle w:val="ListParagraph"/>
        <w:numPr>
          <w:ilvl w:val="0"/>
          <w:numId w:val="10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Оперативна</w:t>
      </w:r>
    </w:p>
    <w:p w:rsidR="00E90DE8" w:rsidRPr="00C174F6" w:rsidRDefault="00E90DE8" w:rsidP="00EF65C2">
      <w:pPr>
        <w:pStyle w:val="ListParagraph"/>
        <w:numPr>
          <w:ilvl w:val="0"/>
          <w:numId w:val="10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Регістрова</w:t>
      </w:r>
    </w:p>
    <w:p w:rsidR="00E90DE8" w:rsidRPr="00C174F6" w:rsidRDefault="00E90DE8" w:rsidP="00EF65C2">
      <w:pPr>
        <w:pStyle w:val="ListParagraph"/>
        <w:numPr>
          <w:ilvl w:val="0"/>
          <w:numId w:val="10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Кеш-пам’ять</w:t>
      </w:r>
    </w:p>
    <w:p w:rsidR="00E90DE8" w:rsidRPr="00C174F6" w:rsidRDefault="00E90DE8" w:rsidP="00EF65C2">
      <w:pPr>
        <w:pStyle w:val="ListParagraph"/>
        <w:numPr>
          <w:ilvl w:val="0"/>
          <w:numId w:val="10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Постійна</w:t>
      </w:r>
    </w:p>
    <w:p w:rsidR="00E90DE8" w:rsidRPr="00C174F6" w:rsidRDefault="00E90DE8" w:rsidP="00313A7E">
      <w:pPr>
        <w:pStyle w:val="ListParagraph"/>
        <w:ind w:left="1425"/>
        <w:rPr>
          <w:rFonts w:ascii="Times New Roman" w:hAnsi="Times New Roman"/>
          <w:sz w:val="28"/>
          <w:szCs w:val="28"/>
          <w:lang w:val="uk-UA"/>
        </w:rPr>
      </w:pPr>
    </w:p>
    <w:p w:rsidR="00E90DE8" w:rsidRPr="00C174F6" w:rsidRDefault="00E90DE8" w:rsidP="00313A7E">
      <w:pPr>
        <w:spacing w:before="100" w:beforeAutospacing="1"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C174F6">
        <w:rPr>
          <w:rFonts w:ascii="Times New Roman" w:hAnsi="Times New Roman"/>
          <w:i/>
          <w:sz w:val="28"/>
          <w:szCs w:val="28"/>
        </w:rPr>
        <w:t xml:space="preserve">2. </w:t>
      </w:r>
      <w:r w:rsidRPr="00C174F6">
        <w:rPr>
          <w:rFonts w:ascii="Times New Roman" w:hAnsi="Times New Roman"/>
          <w:i/>
          <w:sz w:val="28"/>
          <w:szCs w:val="28"/>
          <w:lang w:val="uk-UA"/>
        </w:rPr>
        <w:t xml:space="preserve">Операційні системи Windows, консольний режим </w:t>
      </w:r>
    </w:p>
    <w:p w:rsidR="00E90DE8" w:rsidRPr="00C174F6" w:rsidRDefault="00E90DE8" w:rsidP="00313A7E">
      <w:pPr>
        <w:pStyle w:val="ListParagraph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  <w:lang w:val="uk-UA"/>
        </w:rPr>
      </w:pPr>
    </w:p>
    <w:p w:rsidR="00E90DE8" w:rsidRPr="00C174F6" w:rsidRDefault="00E90DE8" w:rsidP="00313A7E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1 Який диск називається системним?</w:t>
      </w:r>
    </w:p>
    <w:p w:rsidR="00E90DE8" w:rsidRPr="00C174F6" w:rsidRDefault="00E90DE8" w:rsidP="00EF65C2">
      <w:pPr>
        <w:pStyle w:val="ListParagraph"/>
        <w:numPr>
          <w:ilvl w:val="0"/>
          <w:numId w:val="11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 xml:space="preserve">Який містить файли </w:t>
      </w:r>
      <w:r w:rsidRPr="00C174F6">
        <w:rPr>
          <w:rFonts w:ascii="Times New Roman" w:hAnsi="Times New Roman"/>
          <w:sz w:val="28"/>
          <w:szCs w:val="28"/>
          <w:lang w:val="en-US"/>
        </w:rPr>
        <w:t>Autoexec</w:t>
      </w:r>
      <w:r w:rsidRPr="00C174F6">
        <w:rPr>
          <w:rFonts w:ascii="Times New Roman" w:hAnsi="Times New Roman"/>
          <w:sz w:val="28"/>
          <w:szCs w:val="28"/>
          <w:lang w:val="uk-UA"/>
        </w:rPr>
        <w:t>.</w:t>
      </w:r>
      <w:r w:rsidRPr="00C174F6">
        <w:rPr>
          <w:rFonts w:ascii="Times New Roman" w:hAnsi="Times New Roman"/>
          <w:sz w:val="28"/>
          <w:szCs w:val="28"/>
          <w:lang w:val="en-US"/>
        </w:rPr>
        <w:t>bat</w:t>
      </w:r>
      <w:r w:rsidRPr="00C174F6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C174F6">
        <w:rPr>
          <w:rFonts w:ascii="Times New Roman" w:hAnsi="Times New Roman"/>
          <w:sz w:val="28"/>
          <w:szCs w:val="28"/>
          <w:lang w:val="en-US"/>
        </w:rPr>
        <w:t>Config</w:t>
      </w:r>
      <w:r w:rsidRPr="00C174F6">
        <w:rPr>
          <w:rFonts w:ascii="Times New Roman" w:hAnsi="Times New Roman"/>
          <w:sz w:val="28"/>
          <w:szCs w:val="28"/>
          <w:lang w:val="uk-UA"/>
        </w:rPr>
        <w:t>.</w:t>
      </w:r>
      <w:r w:rsidRPr="00C174F6">
        <w:rPr>
          <w:rFonts w:ascii="Times New Roman" w:hAnsi="Times New Roman"/>
          <w:sz w:val="28"/>
          <w:szCs w:val="28"/>
          <w:lang w:val="en-US"/>
        </w:rPr>
        <w:t>sys</w:t>
      </w:r>
    </w:p>
    <w:p w:rsidR="00E90DE8" w:rsidRPr="00C174F6" w:rsidRDefault="00E90DE8" w:rsidP="00EF65C2">
      <w:pPr>
        <w:pStyle w:val="ListParagraph"/>
        <w:numPr>
          <w:ilvl w:val="0"/>
          <w:numId w:val="11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 xml:space="preserve">Який містить файли ОС </w:t>
      </w:r>
      <w:r w:rsidRPr="00C174F6">
        <w:rPr>
          <w:rFonts w:ascii="Times New Roman" w:hAnsi="Times New Roman"/>
          <w:sz w:val="28"/>
          <w:szCs w:val="28"/>
          <w:lang w:val="en-US"/>
        </w:rPr>
        <w:t>DOS</w:t>
      </w:r>
    </w:p>
    <w:p w:rsidR="00E90DE8" w:rsidRPr="00C174F6" w:rsidRDefault="00E90DE8" w:rsidP="00EF65C2">
      <w:pPr>
        <w:pStyle w:val="ListParagraph"/>
        <w:numPr>
          <w:ilvl w:val="0"/>
          <w:numId w:val="11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На який систематично записують важливу інформацію</w:t>
      </w:r>
    </w:p>
    <w:p w:rsidR="00E90DE8" w:rsidRPr="00C174F6" w:rsidRDefault="00E90DE8" w:rsidP="00EF65C2">
      <w:pPr>
        <w:pStyle w:val="ListParagraph"/>
        <w:numPr>
          <w:ilvl w:val="0"/>
          <w:numId w:val="11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Який містить файли, необхідні для роботи ЕОМ в мережі</w:t>
      </w:r>
    </w:p>
    <w:p w:rsidR="00E90DE8" w:rsidRPr="00C174F6" w:rsidRDefault="00E90DE8" w:rsidP="00D63FF3">
      <w:pPr>
        <w:pStyle w:val="ListParagraph"/>
        <w:ind w:left="360"/>
        <w:rPr>
          <w:rFonts w:ascii="Times New Roman" w:hAnsi="Times New Roman"/>
          <w:sz w:val="28"/>
          <w:szCs w:val="28"/>
          <w:lang w:val="uk-UA"/>
        </w:rPr>
      </w:pPr>
    </w:p>
    <w:p w:rsidR="00E90DE8" w:rsidRPr="00C174F6" w:rsidRDefault="00E90DE8" w:rsidP="00D63FF3">
      <w:pPr>
        <w:pStyle w:val="ListParagraph"/>
        <w:ind w:left="360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2 Що розуміють під дефрагментацією диску?</w:t>
      </w:r>
    </w:p>
    <w:p w:rsidR="00E90DE8" w:rsidRPr="00C174F6" w:rsidRDefault="00E90DE8" w:rsidP="00EF65C2">
      <w:pPr>
        <w:pStyle w:val="ListParagraph"/>
        <w:numPr>
          <w:ilvl w:val="0"/>
          <w:numId w:val="12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</w:rPr>
        <w:t xml:space="preserve">процес оновлення та оптимізації логічної структури </w:t>
      </w:r>
      <w:hyperlink r:id="rId7" w:tooltip="Логічний диск" w:history="1">
        <w:r w:rsidRPr="00C174F6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розділу фізичного диску</w:t>
        </w:r>
      </w:hyperlink>
    </w:p>
    <w:p w:rsidR="00E90DE8" w:rsidRPr="00C174F6" w:rsidRDefault="00E90DE8" w:rsidP="00EF65C2">
      <w:pPr>
        <w:pStyle w:val="ListParagraph"/>
        <w:numPr>
          <w:ilvl w:val="0"/>
          <w:numId w:val="12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bCs/>
          <w:sz w:val="28"/>
          <w:szCs w:val="28"/>
        </w:rPr>
        <w:t>розбиття жорсткого диска на логічні диски</w:t>
      </w:r>
    </w:p>
    <w:p w:rsidR="00E90DE8" w:rsidRPr="00C174F6" w:rsidRDefault="00E90DE8" w:rsidP="00EF65C2">
      <w:pPr>
        <w:pStyle w:val="ListParagraph"/>
        <w:numPr>
          <w:ilvl w:val="0"/>
          <w:numId w:val="12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bCs/>
          <w:sz w:val="28"/>
          <w:szCs w:val="28"/>
        </w:rPr>
        <w:t>розбиття диска на сектори з метою підготовки його до прийняття інформації</w:t>
      </w:r>
    </w:p>
    <w:p w:rsidR="00E90DE8" w:rsidRPr="00C174F6" w:rsidRDefault="00E90DE8" w:rsidP="00EF65C2">
      <w:pPr>
        <w:pStyle w:val="ListParagraph"/>
        <w:numPr>
          <w:ilvl w:val="0"/>
          <w:numId w:val="12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bCs/>
          <w:sz w:val="28"/>
          <w:szCs w:val="28"/>
        </w:rPr>
        <w:t>інсталяція програмного забезпечення на жорсткий диск</w:t>
      </w:r>
    </w:p>
    <w:p w:rsidR="00E90DE8" w:rsidRPr="00C174F6" w:rsidRDefault="00E90DE8" w:rsidP="00590AAD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3 Які файли можна видалити за допомогою Очистки диску?</w:t>
      </w:r>
    </w:p>
    <w:p w:rsidR="00E90DE8" w:rsidRPr="00C174F6" w:rsidRDefault="00E90DE8" w:rsidP="00EF65C2">
      <w:pPr>
        <w:pStyle w:val="ListParagraph"/>
        <w:numPr>
          <w:ilvl w:val="0"/>
          <w:numId w:val="13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Тимчасові файли</w:t>
      </w:r>
    </w:p>
    <w:p w:rsidR="00E90DE8" w:rsidRPr="00C174F6" w:rsidRDefault="00E90DE8" w:rsidP="00EF65C2">
      <w:pPr>
        <w:pStyle w:val="ListParagraph"/>
        <w:numPr>
          <w:ilvl w:val="0"/>
          <w:numId w:val="13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Файли, які давно не використовувалися</w:t>
      </w:r>
    </w:p>
    <w:p w:rsidR="00E90DE8" w:rsidRPr="00C174F6" w:rsidRDefault="00E90DE8" w:rsidP="00EF65C2">
      <w:pPr>
        <w:pStyle w:val="ListParagraph"/>
        <w:numPr>
          <w:ilvl w:val="0"/>
          <w:numId w:val="13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Стиснуті файли</w:t>
      </w:r>
    </w:p>
    <w:p w:rsidR="00E90DE8" w:rsidRPr="00C174F6" w:rsidRDefault="00E90DE8" w:rsidP="00EF65C2">
      <w:pPr>
        <w:pStyle w:val="ListParagraph"/>
        <w:numPr>
          <w:ilvl w:val="0"/>
          <w:numId w:val="13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Пошкоджені файли</w:t>
      </w:r>
    </w:p>
    <w:p w:rsidR="00E90DE8" w:rsidRPr="00C174F6" w:rsidRDefault="00E90DE8" w:rsidP="00D63FF3">
      <w:pPr>
        <w:pStyle w:val="ListParagraph"/>
        <w:ind w:left="360"/>
        <w:rPr>
          <w:rFonts w:ascii="Times New Roman" w:hAnsi="Times New Roman"/>
          <w:sz w:val="28"/>
          <w:szCs w:val="28"/>
          <w:lang w:val="uk-UA"/>
        </w:rPr>
      </w:pPr>
    </w:p>
    <w:p w:rsidR="00E90DE8" w:rsidRPr="00C174F6" w:rsidRDefault="00E90DE8" w:rsidP="00D5347C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4 Які параметри має кольорова палітра?</w:t>
      </w:r>
    </w:p>
    <w:p w:rsidR="00E90DE8" w:rsidRPr="00C174F6" w:rsidRDefault="00E90DE8" w:rsidP="00EF65C2">
      <w:pPr>
        <w:pStyle w:val="ListParagraph"/>
        <w:numPr>
          <w:ilvl w:val="0"/>
          <w:numId w:val="14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від 16 кольорів до 16 мільйонів кольорів і відтінків</w:t>
      </w:r>
    </w:p>
    <w:p w:rsidR="00E90DE8" w:rsidRPr="00C174F6" w:rsidRDefault="00E90DE8" w:rsidP="00EF65C2">
      <w:pPr>
        <w:pStyle w:val="ListParagraph"/>
        <w:numPr>
          <w:ilvl w:val="0"/>
          <w:numId w:val="14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640х480, 800х600, 1024х768 пікселів</w:t>
      </w:r>
    </w:p>
    <w:p w:rsidR="00E90DE8" w:rsidRPr="00C174F6" w:rsidRDefault="00E90DE8" w:rsidP="00EF65C2">
      <w:pPr>
        <w:pStyle w:val="ListParagraph"/>
        <w:numPr>
          <w:ilvl w:val="0"/>
          <w:numId w:val="14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від 16 кольорів до 256 мільйонів кольорів і відтінків</w:t>
      </w:r>
    </w:p>
    <w:p w:rsidR="00E90DE8" w:rsidRPr="00C174F6" w:rsidRDefault="00E90DE8" w:rsidP="00EF65C2">
      <w:pPr>
        <w:pStyle w:val="ListParagraph"/>
        <w:numPr>
          <w:ilvl w:val="0"/>
          <w:numId w:val="14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від 16 кольорів до 16 тисяч кольорів і відтінків</w:t>
      </w:r>
    </w:p>
    <w:p w:rsidR="00E90DE8" w:rsidRPr="00C174F6" w:rsidRDefault="00E90DE8" w:rsidP="00D5347C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5 Яку команду використовують для перейменування файлів у консольному режимі?</w:t>
      </w:r>
    </w:p>
    <w:p w:rsidR="00E90DE8" w:rsidRPr="00C174F6" w:rsidRDefault="00E90DE8" w:rsidP="00EF65C2">
      <w:pPr>
        <w:pStyle w:val="ListParagraph"/>
        <w:numPr>
          <w:ilvl w:val="0"/>
          <w:numId w:val="15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ren</w:t>
      </w:r>
    </w:p>
    <w:p w:rsidR="00E90DE8" w:rsidRPr="00C174F6" w:rsidRDefault="00E90DE8" w:rsidP="00EF65C2">
      <w:pPr>
        <w:pStyle w:val="ListParagraph"/>
        <w:numPr>
          <w:ilvl w:val="0"/>
          <w:numId w:val="15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copy</w:t>
      </w:r>
    </w:p>
    <w:p w:rsidR="00E90DE8" w:rsidRPr="00C174F6" w:rsidRDefault="00E90DE8" w:rsidP="00EF65C2">
      <w:pPr>
        <w:pStyle w:val="ListParagraph"/>
        <w:numPr>
          <w:ilvl w:val="0"/>
          <w:numId w:val="15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type</w:t>
      </w:r>
    </w:p>
    <w:p w:rsidR="00E90DE8" w:rsidRPr="00C174F6" w:rsidRDefault="00E90DE8" w:rsidP="00EF65C2">
      <w:pPr>
        <w:pStyle w:val="ListParagraph"/>
        <w:numPr>
          <w:ilvl w:val="0"/>
          <w:numId w:val="15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dir</w:t>
      </w:r>
    </w:p>
    <w:p w:rsidR="00E90DE8" w:rsidRPr="00C174F6" w:rsidRDefault="00E90DE8" w:rsidP="00D5347C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6 Яку команду використовують для створення текстових файлів у консольному режимі?</w:t>
      </w:r>
    </w:p>
    <w:p w:rsidR="00E90DE8" w:rsidRPr="00C174F6" w:rsidRDefault="00E90DE8" w:rsidP="00EF65C2">
      <w:pPr>
        <w:pStyle w:val="ListParagraph"/>
        <w:numPr>
          <w:ilvl w:val="0"/>
          <w:numId w:val="16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copy con</w:t>
      </w:r>
    </w:p>
    <w:p w:rsidR="00E90DE8" w:rsidRPr="00C174F6" w:rsidRDefault="00E90DE8" w:rsidP="00EF65C2">
      <w:pPr>
        <w:pStyle w:val="ListParagraph"/>
        <w:numPr>
          <w:ilvl w:val="0"/>
          <w:numId w:val="16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copy</w:t>
      </w:r>
    </w:p>
    <w:p w:rsidR="00E90DE8" w:rsidRPr="00C174F6" w:rsidRDefault="00E90DE8" w:rsidP="00EF65C2">
      <w:pPr>
        <w:pStyle w:val="ListParagraph"/>
        <w:numPr>
          <w:ilvl w:val="0"/>
          <w:numId w:val="16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md</w:t>
      </w:r>
    </w:p>
    <w:p w:rsidR="00E90DE8" w:rsidRPr="00C174F6" w:rsidRDefault="00E90DE8" w:rsidP="00EF65C2">
      <w:pPr>
        <w:pStyle w:val="ListParagraph"/>
        <w:numPr>
          <w:ilvl w:val="0"/>
          <w:numId w:val="16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dir</w:t>
      </w:r>
    </w:p>
    <w:p w:rsidR="00E90DE8" w:rsidRPr="00C174F6" w:rsidRDefault="00E90DE8" w:rsidP="00D5347C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7 Що таке навігація файловою системою?</w:t>
      </w:r>
    </w:p>
    <w:p w:rsidR="00E90DE8" w:rsidRPr="00C174F6" w:rsidRDefault="00E90DE8" w:rsidP="00EF65C2">
      <w:pPr>
        <w:pStyle w:val="ListParagraph"/>
        <w:numPr>
          <w:ilvl w:val="0"/>
          <w:numId w:val="17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візуальне відшукання потрібного диску</w:t>
      </w:r>
    </w:p>
    <w:p w:rsidR="00E90DE8" w:rsidRPr="00C174F6" w:rsidRDefault="00E90DE8" w:rsidP="00EF65C2">
      <w:pPr>
        <w:pStyle w:val="ListParagraph"/>
        <w:numPr>
          <w:ilvl w:val="0"/>
          <w:numId w:val="17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візуальне відшукання потрібного об’єкта : каталогу чи файлу</w:t>
      </w:r>
    </w:p>
    <w:p w:rsidR="00E90DE8" w:rsidRPr="00C174F6" w:rsidRDefault="00E90DE8" w:rsidP="00EF65C2">
      <w:pPr>
        <w:pStyle w:val="ListParagraph"/>
        <w:numPr>
          <w:ilvl w:val="0"/>
          <w:numId w:val="17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відшукання автономно встановлених програм</w:t>
      </w:r>
    </w:p>
    <w:p w:rsidR="00E90DE8" w:rsidRPr="00C174F6" w:rsidRDefault="00E90DE8" w:rsidP="00EF65C2">
      <w:pPr>
        <w:pStyle w:val="ListParagraph"/>
        <w:numPr>
          <w:ilvl w:val="0"/>
          <w:numId w:val="17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пошук відео файлів на диску</w:t>
      </w:r>
    </w:p>
    <w:p w:rsidR="00E90DE8" w:rsidRPr="00C174F6" w:rsidRDefault="00E90DE8" w:rsidP="00D5347C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8 Що таке Ярлик?</w:t>
      </w:r>
    </w:p>
    <w:p w:rsidR="00E90DE8" w:rsidRPr="00C174F6" w:rsidRDefault="00E90DE8" w:rsidP="00EF65C2">
      <w:pPr>
        <w:pStyle w:val="ListParagraph"/>
        <w:numPr>
          <w:ilvl w:val="0"/>
          <w:numId w:val="18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це короткий файл, який містить сам об’єкт</w:t>
      </w:r>
    </w:p>
    <w:p w:rsidR="00E90DE8" w:rsidRPr="00C174F6" w:rsidRDefault="00E90DE8" w:rsidP="00EF65C2">
      <w:pPr>
        <w:pStyle w:val="ListParagraph"/>
        <w:numPr>
          <w:ilvl w:val="0"/>
          <w:numId w:val="18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це текстовий документ, який містить інформацію</w:t>
      </w:r>
    </w:p>
    <w:p w:rsidR="00E90DE8" w:rsidRPr="00C174F6" w:rsidRDefault="00E90DE8" w:rsidP="00EF65C2">
      <w:pPr>
        <w:pStyle w:val="ListParagraph"/>
        <w:numPr>
          <w:ilvl w:val="0"/>
          <w:numId w:val="18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це сукупність документів, які не використовуються</w:t>
      </w:r>
    </w:p>
    <w:p w:rsidR="00E90DE8" w:rsidRPr="00C174F6" w:rsidRDefault="00E90DE8" w:rsidP="00EF65C2">
      <w:pPr>
        <w:pStyle w:val="ListParagraph"/>
        <w:numPr>
          <w:ilvl w:val="0"/>
          <w:numId w:val="18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це короткий файл, який є посиланням на об’єкт</w:t>
      </w:r>
    </w:p>
    <w:p w:rsidR="00E90DE8" w:rsidRPr="00C174F6" w:rsidRDefault="00E90DE8" w:rsidP="00D5347C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9 Щоб подивитися вмiст файлу в консольному режимі треба дати команду...</w:t>
      </w:r>
    </w:p>
    <w:p w:rsidR="00E90DE8" w:rsidRPr="00C174F6" w:rsidRDefault="00E90DE8" w:rsidP="00EF65C2">
      <w:pPr>
        <w:pStyle w:val="ListParagraph"/>
        <w:numPr>
          <w:ilvl w:val="0"/>
          <w:numId w:val="19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 xml:space="preserve">TYPE iм'я.розширення </w:t>
      </w:r>
    </w:p>
    <w:p w:rsidR="00E90DE8" w:rsidRPr="00C174F6" w:rsidRDefault="00E90DE8" w:rsidP="00EF65C2">
      <w:pPr>
        <w:pStyle w:val="ListParagraph"/>
        <w:numPr>
          <w:ilvl w:val="0"/>
          <w:numId w:val="19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DIR iм'я.розширення</w:t>
      </w:r>
    </w:p>
    <w:p w:rsidR="00E90DE8" w:rsidRPr="00C174F6" w:rsidRDefault="00E90DE8" w:rsidP="00EF65C2">
      <w:pPr>
        <w:pStyle w:val="ListParagraph"/>
        <w:numPr>
          <w:ilvl w:val="0"/>
          <w:numId w:val="19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 xml:space="preserve">CD iм'я.розширення     </w:t>
      </w:r>
    </w:p>
    <w:p w:rsidR="00E90DE8" w:rsidRPr="00C174F6" w:rsidRDefault="00E90DE8" w:rsidP="00EF65C2">
      <w:pPr>
        <w:pStyle w:val="ListParagraph"/>
        <w:numPr>
          <w:ilvl w:val="0"/>
          <w:numId w:val="19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MD iм'я.розширення</w:t>
      </w:r>
    </w:p>
    <w:p w:rsidR="00E90DE8" w:rsidRPr="00C174F6" w:rsidRDefault="00E90DE8" w:rsidP="00D5347C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10 Якi можуть бути iмена файлiв вказанi таким шаблоном XY??.* ?</w:t>
      </w:r>
    </w:p>
    <w:p w:rsidR="00E90DE8" w:rsidRPr="00C174F6" w:rsidRDefault="00E90DE8" w:rsidP="00EF65C2">
      <w:pPr>
        <w:pStyle w:val="ListParagraph"/>
        <w:numPr>
          <w:ilvl w:val="0"/>
          <w:numId w:val="20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 xml:space="preserve">Всі файли, що починаються на Х, а закінчуються на ??. </w:t>
      </w:r>
    </w:p>
    <w:p w:rsidR="00E90DE8" w:rsidRPr="00C174F6" w:rsidRDefault="00E90DE8" w:rsidP="00EF65C2">
      <w:pPr>
        <w:pStyle w:val="ListParagraph"/>
        <w:numPr>
          <w:ilvl w:val="0"/>
          <w:numId w:val="20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 xml:space="preserve">Перші букви імені XY, а далі будь-які букви, розширення * </w:t>
      </w:r>
    </w:p>
    <w:p w:rsidR="00E90DE8" w:rsidRPr="00C174F6" w:rsidRDefault="00E90DE8" w:rsidP="00EF65C2">
      <w:pPr>
        <w:pStyle w:val="ListParagraph"/>
        <w:numPr>
          <w:ilvl w:val="0"/>
          <w:numId w:val="20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Так називається файл XY??.* і він один</w:t>
      </w:r>
    </w:p>
    <w:p w:rsidR="00E90DE8" w:rsidRPr="00C174F6" w:rsidRDefault="00E90DE8" w:rsidP="00EF65C2">
      <w:pPr>
        <w:pStyle w:val="ListParagraph"/>
        <w:numPr>
          <w:ilvl w:val="0"/>
          <w:numId w:val="20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Перші букви імені XY далі дві будь-які букви, розширення будь-яке</w:t>
      </w:r>
    </w:p>
    <w:p w:rsidR="00E90DE8" w:rsidRPr="00C174F6" w:rsidRDefault="00E90DE8" w:rsidP="00D5347C">
      <w:pPr>
        <w:pStyle w:val="ListParagraph"/>
        <w:ind w:left="1080"/>
        <w:rPr>
          <w:rFonts w:ascii="Times New Roman" w:hAnsi="Times New Roman"/>
          <w:i/>
          <w:sz w:val="28"/>
          <w:szCs w:val="28"/>
          <w:lang w:val="uk-UA"/>
        </w:rPr>
      </w:pPr>
    </w:p>
    <w:p w:rsidR="00E90DE8" w:rsidRPr="00C174F6" w:rsidRDefault="00E90DE8" w:rsidP="00D5347C">
      <w:pPr>
        <w:pStyle w:val="ListParagraph"/>
        <w:ind w:left="1080"/>
        <w:rPr>
          <w:rFonts w:ascii="Times New Roman" w:hAnsi="Times New Roman"/>
          <w:i/>
          <w:sz w:val="28"/>
          <w:szCs w:val="28"/>
          <w:lang w:val="uk-UA"/>
        </w:rPr>
      </w:pPr>
    </w:p>
    <w:p w:rsidR="00E90DE8" w:rsidRPr="00C174F6" w:rsidRDefault="00E90DE8" w:rsidP="00D5347C">
      <w:pPr>
        <w:pStyle w:val="ListParagraph"/>
        <w:ind w:left="108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C174F6">
        <w:rPr>
          <w:rFonts w:ascii="Times New Roman" w:hAnsi="Times New Roman"/>
          <w:i/>
          <w:sz w:val="28"/>
          <w:szCs w:val="28"/>
        </w:rPr>
        <w:t xml:space="preserve">3. </w:t>
      </w:r>
      <w:r w:rsidRPr="00C174F6">
        <w:rPr>
          <w:rFonts w:ascii="Times New Roman" w:hAnsi="Times New Roman"/>
          <w:i/>
          <w:sz w:val="28"/>
          <w:szCs w:val="28"/>
          <w:lang w:val="uk-UA"/>
        </w:rPr>
        <w:t>Архівація даних</w:t>
      </w:r>
    </w:p>
    <w:p w:rsidR="00E90DE8" w:rsidRPr="00C174F6" w:rsidRDefault="00E90DE8" w:rsidP="00EF65C2">
      <w:pPr>
        <w:pStyle w:val="ListParagraph"/>
        <w:numPr>
          <w:ilvl w:val="0"/>
          <w:numId w:val="21"/>
        </w:numPr>
        <w:spacing w:line="360" w:lineRule="auto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Який архіватор вбудований у ОС Windows?</w:t>
      </w:r>
    </w:p>
    <w:p w:rsidR="00E90DE8" w:rsidRPr="00C174F6" w:rsidRDefault="00E90DE8" w:rsidP="00EF65C2">
      <w:pPr>
        <w:pStyle w:val="ListParagraph"/>
        <w:numPr>
          <w:ilvl w:val="0"/>
          <w:numId w:val="22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WinZIP</w:t>
      </w:r>
    </w:p>
    <w:p w:rsidR="00E90DE8" w:rsidRPr="00C174F6" w:rsidRDefault="00E90DE8" w:rsidP="00EF65C2">
      <w:pPr>
        <w:pStyle w:val="ListParagraph"/>
        <w:numPr>
          <w:ilvl w:val="0"/>
          <w:numId w:val="22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WinRAR</w:t>
      </w:r>
    </w:p>
    <w:p w:rsidR="00E90DE8" w:rsidRPr="00C174F6" w:rsidRDefault="00E90DE8" w:rsidP="00EF65C2">
      <w:pPr>
        <w:pStyle w:val="ListParagraph"/>
        <w:numPr>
          <w:ilvl w:val="0"/>
          <w:numId w:val="22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GZIP</w:t>
      </w:r>
    </w:p>
    <w:p w:rsidR="00E90DE8" w:rsidRPr="00C174F6" w:rsidRDefault="00E90DE8" w:rsidP="00EF65C2">
      <w:pPr>
        <w:pStyle w:val="ListParagraph"/>
        <w:numPr>
          <w:ilvl w:val="0"/>
          <w:numId w:val="22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WinArj</w:t>
      </w:r>
    </w:p>
    <w:p w:rsidR="00E90DE8" w:rsidRPr="00C174F6" w:rsidRDefault="00E90DE8" w:rsidP="00EF65C2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Яку із дій треба виконати із стиснутим файлом, щоб використати його вміст:</w:t>
      </w:r>
    </w:p>
    <w:p w:rsidR="00E90DE8" w:rsidRPr="00C174F6" w:rsidRDefault="00E90DE8" w:rsidP="00EF65C2">
      <w:pPr>
        <w:pStyle w:val="ListParagraph"/>
        <w:numPr>
          <w:ilvl w:val="3"/>
          <w:numId w:val="25"/>
        </w:numPr>
        <w:tabs>
          <w:tab w:val="num" w:pos="1134"/>
          <w:tab w:val="num" w:pos="1428"/>
        </w:tabs>
        <w:spacing w:after="0" w:line="240" w:lineRule="auto"/>
        <w:ind w:left="567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переформатувати</w:t>
      </w:r>
    </w:p>
    <w:p w:rsidR="00E90DE8" w:rsidRPr="00C174F6" w:rsidRDefault="00E90DE8" w:rsidP="00EF65C2">
      <w:pPr>
        <w:pStyle w:val="ListParagraph"/>
        <w:numPr>
          <w:ilvl w:val="3"/>
          <w:numId w:val="25"/>
        </w:numPr>
        <w:tabs>
          <w:tab w:val="num" w:pos="1134"/>
          <w:tab w:val="num" w:pos="1428"/>
        </w:tabs>
        <w:spacing w:after="0" w:line="240" w:lineRule="auto"/>
        <w:ind w:left="567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розпакувати</w:t>
      </w:r>
    </w:p>
    <w:p w:rsidR="00E90DE8" w:rsidRPr="00C174F6" w:rsidRDefault="00E90DE8" w:rsidP="00EF65C2">
      <w:pPr>
        <w:pStyle w:val="ListParagraph"/>
        <w:numPr>
          <w:ilvl w:val="3"/>
          <w:numId w:val="25"/>
        </w:numPr>
        <w:tabs>
          <w:tab w:val="num" w:pos="1134"/>
          <w:tab w:val="num" w:pos="1428"/>
        </w:tabs>
        <w:spacing w:after="0" w:line="240" w:lineRule="auto"/>
        <w:ind w:left="567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переглянути</w:t>
      </w:r>
    </w:p>
    <w:p w:rsidR="00E90DE8" w:rsidRPr="00C174F6" w:rsidRDefault="00E90DE8" w:rsidP="00EF65C2">
      <w:pPr>
        <w:pStyle w:val="ListParagraph"/>
        <w:numPr>
          <w:ilvl w:val="3"/>
          <w:numId w:val="25"/>
        </w:numPr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запустити на виконання</w:t>
      </w:r>
    </w:p>
    <w:p w:rsidR="00E90DE8" w:rsidRPr="00C174F6" w:rsidRDefault="00E90DE8" w:rsidP="00EF65C2">
      <w:pPr>
        <w:numPr>
          <w:ilvl w:val="0"/>
          <w:numId w:val="21"/>
        </w:numPr>
        <w:tabs>
          <w:tab w:val="num" w:pos="360"/>
          <w:tab w:val="num" w:pos="851"/>
        </w:tabs>
        <w:spacing w:after="0" w:line="240" w:lineRule="auto"/>
        <w:ind w:left="1134" w:hanging="709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Яку інформацію не зберігає заголовок архіву?</w:t>
      </w:r>
    </w:p>
    <w:p w:rsidR="00E90DE8" w:rsidRPr="00C174F6" w:rsidRDefault="00E90DE8" w:rsidP="00EF65C2">
      <w:pPr>
        <w:numPr>
          <w:ilvl w:val="0"/>
          <w:numId w:val="23"/>
        </w:numPr>
        <w:tabs>
          <w:tab w:val="left" w:pos="0"/>
          <w:tab w:val="left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Ім’я файлу</w:t>
      </w:r>
    </w:p>
    <w:p w:rsidR="00E90DE8" w:rsidRPr="00C174F6" w:rsidRDefault="00E90DE8" w:rsidP="00EF65C2">
      <w:pPr>
        <w:numPr>
          <w:ilvl w:val="0"/>
          <w:numId w:val="23"/>
        </w:numPr>
        <w:tabs>
          <w:tab w:val="left" w:pos="0"/>
          <w:tab w:val="left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 xml:space="preserve">Дата створення архівного файлу </w:t>
      </w:r>
    </w:p>
    <w:p w:rsidR="00E90DE8" w:rsidRPr="00C174F6" w:rsidRDefault="00E90DE8" w:rsidP="00EF65C2">
      <w:pPr>
        <w:numPr>
          <w:ilvl w:val="0"/>
          <w:numId w:val="23"/>
        </w:numPr>
        <w:tabs>
          <w:tab w:val="left" w:pos="0"/>
          <w:tab w:val="left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 xml:space="preserve">Дата останньої модифікації файлів в архіві </w:t>
      </w:r>
    </w:p>
    <w:p w:rsidR="00E90DE8" w:rsidRPr="00C174F6" w:rsidRDefault="00E90DE8" w:rsidP="00EF65C2">
      <w:pPr>
        <w:numPr>
          <w:ilvl w:val="0"/>
          <w:numId w:val="23"/>
        </w:numPr>
        <w:tabs>
          <w:tab w:val="left" w:pos="0"/>
          <w:tab w:val="left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Розмір файлів</w:t>
      </w:r>
    </w:p>
    <w:p w:rsidR="00E90DE8" w:rsidRPr="00C174F6" w:rsidRDefault="00E90DE8" w:rsidP="00815707">
      <w:pPr>
        <w:tabs>
          <w:tab w:val="left" w:pos="0"/>
          <w:tab w:val="left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0DE8" w:rsidRPr="00C174F6" w:rsidRDefault="00E90DE8" w:rsidP="00EF65C2">
      <w:pPr>
        <w:numPr>
          <w:ilvl w:val="0"/>
          <w:numId w:val="21"/>
        </w:numPr>
        <w:tabs>
          <w:tab w:val="num" w:pos="851"/>
        </w:tabs>
        <w:spacing w:after="0" w:line="240" w:lineRule="auto"/>
        <w:ind w:left="1134" w:hanging="709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Чим відрізняються існуючі типи архіваторів?</w:t>
      </w:r>
    </w:p>
    <w:p w:rsidR="00E90DE8" w:rsidRPr="00C174F6" w:rsidRDefault="00E90DE8" w:rsidP="00EF65C2">
      <w:pPr>
        <w:numPr>
          <w:ilvl w:val="0"/>
          <w:numId w:val="24"/>
        </w:numPr>
        <w:tabs>
          <w:tab w:val="left" w:pos="10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Швидкістю роботи</w:t>
      </w:r>
    </w:p>
    <w:p w:rsidR="00E90DE8" w:rsidRPr="00C174F6" w:rsidRDefault="00E90DE8" w:rsidP="00EF65C2">
      <w:pPr>
        <w:numPr>
          <w:ilvl w:val="0"/>
          <w:numId w:val="24"/>
        </w:numPr>
        <w:tabs>
          <w:tab w:val="left" w:pos="10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Точністю перетворення в стислу інформацію</w:t>
      </w:r>
    </w:p>
    <w:p w:rsidR="00E90DE8" w:rsidRPr="00C174F6" w:rsidRDefault="00E90DE8" w:rsidP="00EF65C2">
      <w:pPr>
        <w:numPr>
          <w:ilvl w:val="0"/>
          <w:numId w:val="24"/>
        </w:numPr>
        <w:tabs>
          <w:tab w:val="left" w:pos="10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Надійністю</w:t>
      </w:r>
    </w:p>
    <w:p w:rsidR="00E90DE8" w:rsidRPr="00C174F6" w:rsidRDefault="00E90DE8" w:rsidP="00EF65C2">
      <w:pPr>
        <w:numPr>
          <w:ilvl w:val="0"/>
          <w:numId w:val="24"/>
        </w:numPr>
        <w:tabs>
          <w:tab w:val="left" w:pos="10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Кількістю помилок при архівації</w:t>
      </w:r>
    </w:p>
    <w:p w:rsidR="00E90DE8" w:rsidRPr="00C174F6" w:rsidRDefault="00E90DE8" w:rsidP="00D5347C">
      <w:pPr>
        <w:pStyle w:val="ListParagraph"/>
        <w:ind w:left="1080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E90DE8" w:rsidRPr="00C174F6" w:rsidRDefault="00E90DE8" w:rsidP="00EF65C2">
      <w:pPr>
        <w:pStyle w:val="ListParagraph"/>
        <w:numPr>
          <w:ilvl w:val="2"/>
          <w:numId w:val="7"/>
        </w:numPr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Чим процес архівації відрізняється від резервного копіювання даних?</w:t>
      </w:r>
    </w:p>
    <w:p w:rsidR="00E90DE8" w:rsidRPr="00C174F6" w:rsidRDefault="00E90DE8" w:rsidP="00EF65C2">
      <w:pPr>
        <w:pStyle w:val="ListParagraph"/>
        <w:numPr>
          <w:ilvl w:val="0"/>
          <w:numId w:val="26"/>
        </w:numPr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Дані в архіві займають менше місця</w:t>
      </w:r>
    </w:p>
    <w:p w:rsidR="00E90DE8" w:rsidRPr="00C174F6" w:rsidRDefault="00E90DE8" w:rsidP="00EF65C2">
      <w:pPr>
        <w:pStyle w:val="ListParagraph"/>
        <w:numPr>
          <w:ilvl w:val="0"/>
          <w:numId w:val="26"/>
        </w:numPr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Нічим</w:t>
      </w:r>
    </w:p>
    <w:p w:rsidR="00E90DE8" w:rsidRPr="00C174F6" w:rsidRDefault="00E90DE8" w:rsidP="00EF65C2">
      <w:pPr>
        <w:pStyle w:val="ListParagraph"/>
        <w:numPr>
          <w:ilvl w:val="0"/>
          <w:numId w:val="26"/>
        </w:numPr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Дані в архіві займають більше місця</w:t>
      </w:r>
    </w:p>
    <w:p w:rsidR="00E90DE8" w:rsidRPr="00C174F6" w:rsidRDefault="00E90DE8" w:rsidP="00EF65C2">
      <w:pPr>
        <w:pStyle w:val="ListParagraph"/>
        <w:numPr>
          <w:ilvl w:val="0"/>
          <w:numId w:val="26"/>
        </w:numPr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Ускладнює роботу користувача на комп’ютері</w:t>
      </w:r>
    </w:p>
    <w:p w:rsidR="00E90DE8" w:rsidRPr="00C174F6" w:rsidRDefault="00E90DE8" w:rsidP="00815707">
      <w:pPr>
        <w:pStyle w:val="ListParagraph"/>
        <w:ind w:left="2340"/>
        <w:rPr>
          <w:rFonts w:ascii="Times New Roman" w:hAnsi="Times New Roman"/>
          <w:sz w:val="28"/>
          <w:szCs w:val="28"/>
          <w:lang w:val="uk-UA"/>
        </w:rPr>
      </w:pPr>
    </w:p>
    <w:p w:rsidR="00E90DE8" w:rsidRPr="00C174F6" w:rsidRDefault="00E90DE8" w:rsidP="00EF65C2">
      <w:pPr>
        <w:pStyle w:val="ListParagraph"/>
        <w:numPr>
          <w:ilvl w:val="2"/>
          <w:numId w:val="7"/>
        </w:numPr>
        <w:ind w:left="284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Ступінь стиснення файлу залежить від…</w:t>
      </w:r>
    </w:p>
    <w:p w:rsidR="00E90DE8" w:rsidRPr="00C174F6" w:rsidRDefault="00E90DE8" w:rsidP="00EF65C2">
      <w:pPr>
        <w:pStyle w:val="ListParagraph"/>
        <w:numPr>
          <w:ilvl w:val="0"/>
          <w:numId w:val="27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Типу файлу та програми-архіватора</w:t>
      </w:r>
    </w:p>
    <w:p w:rsidR="00E90DE8" w:rsidRPr="00C174F6" w:rsidRDefault="00E90DE8" w:rsidP="00EF65C2">
      <w:pPr>
        <w:pStyle w:val="ListParagraph"/>
        <w:numPr>
          <w:ilvl w:val="0"/>
          <w:numId w:val="27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Тільки від типу файлу</w:t>
      </w:r>
    </w:p>
    <w:p w:rsidR="00E90DE8" w:rsidRPr="00C174F6" w:rsidRDefault="00E90DE8" w:rsidP="00EF65C2">
      <w:pPr>
        <w:pStyle w:val="ListParagraph"/>
        <w:numPr>
          <w:ilvl w:val="0"/>
          <w:numId w:val="27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Тільки від типу програми-архіватора</w:t>
      </w:r>
    </w:p>
    <w:p w:rsidR="00E90DE8" w:rsidRPr="00C174F6" w:rsidRDefault="00E90DE8" w:rsidP="00EF65C2">
      <w:pPr>
        <w:pStyle w:val="ListParagraph"/>
        <w:numPr>
          <w:ilvl w:val="0"/>
          <w:numId w:val="27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Від продуктивності комп’ютера</w:t>
      </w:r>
    </w:p>
    <w:p w:rsidR="00E90DE8" w:rsidRPr="00C174F6" w:rsidRDefault="00E90DE8" w:rsidP="00815707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7 Формат архівів, розроблений російським програмістом Є.Рошалем</w:t>
      </w:r>
    </w:p>
    <w:p w:rsidR="00E90DE8" w:rsidRPr="00C174F6" w:rsidRDefault="00E90DE8" w:rsidP="00EF65C2">
      <w:pPr>
        <w:pStyle w:val="ListParagraph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Gif</w:t>
      </w:r>
    </w:p>
    <w:p w:rsidR="00E90DE8" w:rsidRPr="00C174F6" w:rsidRDefault="00E90DE8" w:rsidP="00EF65C2">
      <w:pPr>
        <w:pStyle w:val="ListParagraph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WinZip</w:t>
      </w:r>
    </w:p>
    <w:p w:rsidR="00E90DE8" w:rsidRPr="00C174F6" w:rsidRDefault="00E90DE8" w:rsidP="00EF65C2">
      <w:pPr>
        <w:pStyle w:val="ListParagraph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WinRar</w:t>
      </w:r>
    </w:p>
    <w:p w:rsidR="00E90DE8" w:rsidRPr="00C174F6" w:rsidRDefault="00E90DE8" w:rsidP="00EF65C2">
      <w:pPr>
        <w:pStyle w:val="ListParagraph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ARG</w:t>
      </w:r>
    </w:p>
    <w:p w:rsidR="00E90DE8" w:rsidRPr="00C174F6" w:rsidRDefault="00E90DE8" w:rsidP="00B56DCB">
      <w:pPr>
        <w:pStyle w:val="ListParagraph"/>
        <w:rPr>
          <w:rFonts w:ascii="Times New Roman" w:hAnsi="Times New Roman"/>
          <w:sz w:val="28"/>
          <w:szCs w:val="28"/>
          <w:lang w:val="uk-UA"/>
        </w:rPr>
      </w:pPr>
    </w:p>
    <w:p w:rsidR="00E90DE8" w:rsidRPr="00C174F6" w:rsidRDefault="00E90DE8" w:rsidP="00EF65C2">
      <w:pPr>
        <w:pStyle w:val="ListParagraph"/>
        <w:numPr>
          <w:ilvl w:val="0"/>
          <w:numId w:val="30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Яке із цих розширень не є розширенням архіватора?</w:t>
      </w:r>
    </w:p>
    <w:p w:rsidR="00E90DE8" w:rsidRPr="00C174F6" w:rsidRDefault="00E90DE8" w:rsidP="00EF65C2">
      <w:pPr>
        <w:pStyle w:val="ListParagraph"/>
        <w:numPr>
          <w:ilvl w:val="0"/>
          <w:numId w:val="29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.arj</w:t>
      </w:r>
    </w:p>
    <w:p w:rsidR="00E90DE8" w:rsidRPr="00C174F6" w:rsidRDefault="00E90DE8" w:rsidP="00EF65C2">
      <w:pPr>
        <w:pStyle w:val="ListParagraph"/>
        <w:numPr>
          <w:ilvl w:val="0"/>
          <w:numId w:val="29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.tar</w:t>
      </w:r>
    </w:p>
    <w:p w:rsidR="00E90DE8" w:rsidRPr="00C174F6" w:rsidRDefault="00E90DE8" w:rsidP="00EF65C2">
      <w:pPr>
        <w:pStyle w:val="ListParagraph"/>
        <w:numPr>
          <w:ilvl w:val="0"/>
          <w:numId w:val="29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.rar</w:t>
      </w:r>
    </w:p>
    <w:p w:rsidR="00E90DE8" w:rsidRPr="00C174F6" w:rsidRDefault="00E90DE8" w:rsidP="00EF65C2">
      <w:pPr>
        <w:pStyle w:val="ListParagraph"/>
        <w:numPr>
          <w:ilvl w:val="0"/>
          <w:numId w:val="29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.odt</w:t>
      </w:r>
    </w:p>
    <w:p w:rsidR="00E90DE8" w:rsidRPr="00C174F6" w:rsidRDefault="00E90DE8" w:rsidP="00EF65C2">
      <w:pPr>
        <w:pStyle w:val="ListParagraph"/>
        <w:numPr>
          <w:ilvl w:val="0"/>
          <w:numId w:val="30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Яке розширення автоматично додається архівному файлу, якщо розширення не вказано?</w:t>
      </w:r>
      <w:r w:rsidRPr="00C174F6">
        <w:rPr>
          <w:rFonts w:ascii="Times New Roman" w:hAnsi="Times New Roman"/>
          <w:sz w:val="28"/>
          <w:szCs w:val="28"/>
        </w:rPr>
        <w:t xml:space="preserve"> </w:t>
      </w:r>
    </w:p>
    <w:p w:rsidR="00E90DE8" w:rsidRPr="00C174F6" w:rsidRDefault="00E90DE8" w:rsidP="00EF65C2">
      <w:pPr>
        <w:pStyle w:val="ListParagraph"/>
        <w:numPr>
          <w:ilvl w:val="0"/>
          <w:numId w:val="31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*</w:t>
      </w:r>
      <w:r w:rsidRPr="00C174F6">
        <w:rPr>
          <w:rFonts w:ascii="Times New Roman" w:hAnsi="Times New Roman"/>
          <w:sz w:val="28"/>
          <w:szCs w:val="28"/>
          <w:lang w:val="en-US"/>
        </w:rPr>
        <w:t>.dll</w:t>
      </w:r>
    </w:p>
    <w:p w:rsidR="00E90DE8" w:rsidRPr="00C174F6" w:rsidRDefault="00E90DE8" w:rsidP="00EF65C2">
      <w:pPr>
        <w:pStyle w:val="ListParagraph"/>
        <w:numPr>
          <w:ilvl w:val="0"/>
          <w:numId w:val="31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*.docx</w:t>
      </w:r>
    </w:p>
    <w:p w:rsidR="00E90DE8" w:rsidRPr="00C174F6" w:rsidRDefault="00E90DE8" w:rsidP="00EF65C2">
      <w:pPr>
        <w:pStyle w:val="ListParagraph"/>
        <w:numPr>
          <w:ilvl w:val="0"/>
          <w:numId w:val="31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*.exe</w:t>
      </w:r>
    </w:p>
    <w:p w:rsidR="00E90DE8" w:rsidRPr="00C174F6" w:rsidRDefault="00E90DE8" w:rsidP="00EF65C2">
      <w:pPr>
        <w:pStyle w:val="ListParagraph"/>
        <w:numPr>
          <w:ilvl w:val="0"/>
          <w:numId w:val="31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*.zip</w:t>
      </w:r>
    </w:p>
    <w:p w:rsidR="00E90DE8" w:rsidRPr="00C174F6" w:rsidRDefault="00E90DE8" w:rsidP="00E84662">
      <w:pPr>
        <w:tabs>
          <w:tab w:val="num" w:pos="709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</w:rPr>
        <w:t xml:space="preserve">10  </w:t>
      </w:r>
      <w:r w:rsidRPr="00C174F6">
        <w:rPr>
          <w:rFonts w:ascii="Times New Roman" w:hAnsi="Times New Roman"/>
          <w:sz w:val="28"/>
          <w:szCs w:val="28"/>
          <w:lang w:val="uk-UA"/>
        </w:rPr>
        <w:t>Що розуміють під поняттям “архівний файл”?</w:t>
      </w:r>
    </w:p>
    <w:p w:rsidR="00E90DE8" w:rsidRPr="00C174F6" w:rsidRDefault="00E90DE8" w:rsidP="00EF65C2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Набір з одного або декількох файлів, розташованих у стиснутому вигляді в єдиний файл</w:t>
      </w:r>
    </w:p>
    <w:p w:rsidR="00E90DE8" w:rsidRPr="00C174F6" w:rsidRDefault="00E90DE8" w:rsidP="00EF65C2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Файл, помічений атрибутом  «Архівний»</w:t>
      </w:r>
    </w:p>
    <w:p w:rsidR="00E90DE8" w:rsidRPr="00C174F6" w:rsidRDefault="00E90DE8" w:rsidP="00EF65C2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 xml:space="preserve">Zip </w:t>
      </w:r>
      <w:r w:rsidRPr="00C174F6">
        <w:rPr>
          <w:rFonts w:ascii="Times New Roman" w:hAnsi="Times New Roman"/>
          <w:sz w:val="28"/>
          <w:szCs w:val="28"/>
        </w:rPr>
        <w:t>– файл</w:t>
      </w:r>
    </w:p>
    <w:p w:rsidR="00E90DE8" w:rsidRPr="00C174F6" w:rsidRDefault="00E90DE8" w:rsidP="00EF65C2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Файл, створений за допомогою текстових або числових полів</w:t>
      </w:r>
    </w:p>
    <w:p w:rsidR="00E90DE8" w:rsidRPr="00C174F6" w:rsidRDefault="00E90DE8" w:rsidP="00E84662">
      <w:pPr>
        <w:pStyle w:val="ListParagraph"/>
        <w:spacing w:before="100" w:beforeAutospacing="1" w:after="0" w:line="240" w:lineRule="auto"/>
        <w:rPr>
          <w:rFonts w:ascii="Times New Roman" w:hAnsi="Times New Roman"/>
          <w:i/>
          <w:sz w:val="28"/>
          <w:szCs w:val="28"/>
        </w:rPr>
      </w:pPr>
    </w:p>
    <w:p w:rsidR="00E90DE8" w:rsidRPr="00C174F6" w:rsidRDefault="00E90DE8" w:rsidP="00EF65C2">
      <w:pPr>
        <w:pStyle w:val="ListParagraph"/>
        <w:numPr>
          <w:ilvl w:val="3"/>
          <w:numId w:val="7"/>
        </w:numPr>
        <w:tabs>
          <w:tab w:val="left" w:pos="0"/>
        </w:tabs>
        <w:spacing w:before="100" w:beforeAutospacing="1" w:after="0" w:line="240" w:lineRule="auto"/>
        <w:ind w:left="0" w:firstLine="567"/>
        <w:jc w:val="center"/>
        <w:rPr>
          <w:rFonts w:ascii="Times New Roman" w:hAnsi="Times New Roman"/>
          <w:i/>
          <w:sz w:val="28"/>
          <w:szCs w:val="28"/>
          <w:lang w:val="en-US"/>
        </w:rPr>
      </w:pPr>
      <w:bookmarkStart w:id="0" w:name="_GoBack"/>
      <w:bookmarkEnd w:id="0"/>
      <w:r w:rsidRPr="00C174F6">
        <w:rPr>
          <w:rFonts w:ascii="Times New Roman" w:hAnsi="Times New Roman"/>
          <w:i/>
          <w:sz w:val="28"/>
          <w:szCs w:val="28"/>
          <w:lang w:val="uk-UA"/>
        </w:rPr>
        <w:t>Комп’ютерні віруси та антивірусні програми</w:t>
      </w:r>
    </w:p>
    <w:p w:rsidR="00E90DE8" w:rsidRPr="00C174F6" w:rsidRDefault="00E90DE8" w:rsidP="00E84662">
      <w:pPr>
        <w:pStyle w:val="ListParagraph"/>
        <w:spacing w:before="100" w:beforeAutospacing="1" w:after="0" w:line="240" w:lineRule="auto"/>
        <w:rPr>
          <w:rFonts w:ascii="Times New Roman" w:hAnsi="Times New Roman"/>
          <w:i/>
          <w:sz w:val="28"/>
          <w:szCs w:val="28"/>
          <w:lang w:val="en-US"/>
        </w:rPr>
      </w:pPr>
    </w:p>
    <w:p w:rsidR="00E90DE8" w:rsidRPr="00C174F6" w:rsidRDefault="00E90DE8" w:rsidP="00EF65C2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32"/>
          <w:szCs w:val="32"/>
          <w:lang w:val="uk-UA"/>
        </w:rPr>
      </w:pPr>
      <w:r w:rsidRPr="00C174F6">
        <w:rPr>
          <w:rFonts w:ascii="Times New Roman" w:hAnsi="Times New Roman"/>
          <w:sz w:val="32"/>
          <w:szCs w:val="32"/>
          <w:lang w:val="uk-UA"/>
        </w:rPr>
        <w:t xml:space="preserve">Що необхідно мати для перевірки на вірус жорсткого диска? </w:t>
      </w:r>
    </w:p>
    <w:p w:rsidR="00E90DE8" w:rsidRPr="00C174F6" w:rsidRDefault="00E90DE8" w:rsidP="00EF65C2">
      <w:pPr>
        <w:widowControl w:val="0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32"/>
          <w:szCs w:val="32"/>
          <w:lang w:val="uk-UA" w:eastAsia="uk-UA"/>
        </w:rPr>
      </w:pPr>
      <w:r w:rsidRPr="00C174F6">
        <w:rPr>
          <w:rFonts w:ascii="Times New Roman" w:hAnsi="Times New Roman"/>
          <w:sz w:val="32"/>
          <w:szCs w:val="32"/>
          <w:lang w:val="uk-UA" w:eastAsia="uk-UA"/>
        </w:rPr>
        <w:t xml:space="preserve">захищену програму </w:t>
      </w:r>
    </w:p>
    <w:p w:rsidR="00E90DE8" w:rsidRPr="00C174F6" w:rsidRDefault="00E90DE8" w:rsidP="00EF65C2">
      <w:pPr>
        <w:widowControl w:val="0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32"/>
          <w:szCs w:val="32"/>
          <w:lang w:val="uk-UA" w:eastAsia="uk-UA"/>
        </w:rPr>
      </w:pPr>
      <w:r w:rsidRPr="00C174F6">
        <w:rPr>
          <w:rFonts w:ascii="Times New Roman" w:hAnsi="Times New Roman"/>
          <w:sz w:val="32"/>
          <w:szCs w:val="32"/>
          <w:lang w:val="uk-UA" w:eastAsia="uk-UA"/>
        </w:rPr>
        <w:t xml:space="preserve">завантажувальну програму </w:t>
      </w:r>
    </w:p>
    <w:p w:rsidR="00E90DE8" w:rsidRPr="00C174F6" w:rsidRDefault="00E90DE8" w:rsidP="00EF65C2">
      <w:pPr>
        <w:widowControl w:val="0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32"/>
          <w:szCs w:val="32"/>
          <w:lang w:val="uk-UA" w:eastAsia="uk-UA"/>
        </w:rPr>
      </w:pPr>
      <w:r w:rsidRPr="00C174F6">
        <w:rPr>
          <w:rFonts w:ascii="Times New Roman" w:hAnsi="Times New Roman"/>
          <w:sz w:val="32"/>
          <w:szCs w:val="32"/>
          <w:lang w:val="uk-UA" w:eastAsia="uk-UA"/>
        </w:rPr>
        <w:t xml:space="preserve">файл з антивірусною програмою </w:t>
      </w:r>
    </w:p>
    <w:p w:rsidR="00E90DE8" w:rsidRPr="00C174F6" w:rsidRDefault="00E90DE8" w:rsidP="00EF65C2">
      <w:pPr>
        <w:widowControl w:val="0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32"/>
          <w:szCs w:val="32"/>
          <w:lang w:val="uk-UA" w:eastAsia="uk-UA"/>
        </w:rPr>
      </w:pPr>
      <w:r w:rsidRPr="00C174F6">
        <w:rPr>
          <w:rFonts w:ascii="Times New Roman" w:hAnsi="Times New Roman"/>
          <w:sz w:val="32"/>
          <w:szCs w:val="32"/>
          <w:lang w:val="uk-UA" w:eastAsia="uk-UA"/>
        </w:rPr>
        <w:t>диск з антивірусною програмою</w:t>
      </w:r>
    </w:p>
    <w:p w:rsidR="00E90DE8" w:rsidRPr="00C174F6" w:rsidRDefault="00E90DE8" w:rsidP="001C5E48">
      <w:pPr>
        <w:widowControl w:val="0"/>
        <w:spacing w:after="0" w:line="240" w:lineRule="auto"/>
        <w:ind w:left="1428"/>
        <w:rPr>
          <w:rFonts w:ascii="Times New Roman" w:hAnsi="Times New Roman"/>
          <w:sz w:val="32"/>
          <w:szCs w:val="32"/>
          <w:lang w:val="uk-UA" w:eastAsia="uk-UA"/>
        </w:rPr>
      </w:pPr>
    </w:p>
    <w:p w:rsidR="00E90DE8" w:rsidRPr="00C174F6" w:rsidRDefault="00E90DE8" w:rsidP="00EF65C2">
      <w:pPr>
        <w:numPr>
          <w:ilvl w:val="0"/>
          <w:numId w:val="33"/>
        </w:numPr>
        <w:tabs>
          <w:tab w:val="num" w:pos="709"/>
        </w:tabs>
        <w:spacing w:after="0" w:line="240" w:lineRule="auto"/>
        <w:ind w:hanging="294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Що з переліченого не є антивірусною програмою?</w:t>
      </w:r>
    </w:p>
    <w:p w:rsidR="00E90DE8" w:rsidRPr="00C174F6" w:rsidRDefault="00E90DE8" w:rsidP="00EF65C2">
      <w:pPr>
        <w:numPr>
          <w:ilvl w:val="0"/>
          <w:numId w:val="35"/>
        </w:numPr>
        <w:tabs>
          <w:tab w:val="num" w:pos="1276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</w:rPr>
        <w:t>Aidstest</w:t>
      </w:r>
      <w:r w:rsidRPr="00C174F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90DE8" w:rsidRPr="00C174F6" w:rsidRDefault="00E90DE8" w:rsidP="00EF65C2">
      <w:pPr>
        <w:numPr>
          <w:ilvl w:val="0"/>
          <w:numId w:val="35"/>
        </w:numPr>
        <w:tabs>
          <w:tab w:val="num" w:pos="1276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</w:rPr>
        <w:t>Dr.Web</w:t>
      </w:r>
      <w:r w:rsidRPr="00C174F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90DE8" w:rsidRPr="00C174F6" w:rsidRDefault="00E90DE8" w:rsidP="00EF65C2">
      <w:pPr>
        <w:numPr>
          <w:ilvl w:val="0"/>
          <w:numId w:val="35"/>
        </w:numPr>
        <w:tabs>
          <w:tab w:val="num" w:pos="1276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PartitionMagic</w:t>
      </w:r>
    </w:p>
    <w:p w:rsidR="00E90DE8" w:rsidRPr="00C174F6" w:rsidRDefault="00E90DE8" w:rsidP="00EF65C2">
      <w:pPr>
        <w:numPr>
          <w:ilvl w:val="0"/>
          <w:numId w:val="35"/>
        </w:numPr>
        <w:tabs>
          <w:tab w:val="num" w:pos="1276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</w:rPr>
        <w:t>Microsoft Antivirus</w:t>
      </w:r>
      <w:r w:rsidRPr="00C174F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90DE8" w:rsidRPr="00C174F6" w:rsidRDefault="00E90DE8" w:rsidP="001C5E48">
      <w:pPr>
        <w:pStyle w:val="ListParagraph"/>
        <w:rPr>
          <w:rFonts w:ascii="Times New Roman" w:hAnsi="Times New Roman"/>
          <w:sz w:val="28"/>
          <w:szCs w:val="28"/>
          <w:lang w:val="uk-UA"/>
        </w:rPr>
      </w:pPr>
    </w:p>
    <w:p w:rsidR="00E90DE8" w:rsidRPr="00C174F6" w:rsidRDefault="00E90DE8" w:rsidP="00EF65C2">
      <w:pPr>
        <w:pStyle w:val="ListParagraph"/>
        <w:numPr>
          <w:ilvl w:val="0"/>
          <w:numId w:val="33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Вірус вірізняється від звичайних файлів:</w:t>
      </w:r>
    </w:p>
    <w:p w:rsidR="00E90DE8" w:rsidRPr="00C174F6" w:rsidRDefault="00E90DE8" w:rsidP="00EF65C2">
      <w:pPr>
        <w:pStyle w:val="ListParagraph"/>
        <w:numPr>
          <w:ilvl w:val="0"/>
          <w:numId w:val="36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Значно більшим розміром</w:t>
      </w:r>
    </w:p>
    <w:p w:rsidR="00E90DE8" w:rsidRPr="00C174F6" w:rsidRDefault="00E90DE8" w:rsidP="00EF65C2">
      <w:pPr>
        <w:pStyle w:val="ListParagraph"/>
        <w:numPr>
          <w:ilvl w:val="0"/>
          <w:numId w:val="36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Нічим</w:t>
      </w:r>
    </w:p>
    <w:p w:rsidR="00E90DE8" w:rsidRPr="00C174F6" w:rsidRDefault="00E90DE8" w:rsidP="00EF65C2">
      <w:pPr>
        <w:pStyle w:val="ListParagraph"/>
        <w:numPr>
          <w:ilvl w:val="0"/>
          <w:numId w:val="36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Призначенням</w:t>
      </w:r>
    </w:p>
    <w:p w:rsidR="00E90DE8" w:rsidRPr="00C174F6" w:rsidRDefault="00E90DE8" w:rsidP="00EF65C2">
      <w:pPr>
        <w:pStyle w:val="ListParagraph"/>
        <w:numPr>
          <w:ilvl w:val="0"/>
          <w:numId w:val="36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Значно меншим розміром</w:t>
      </w:r>
    </w:p>
    <w:p w:rsidR="00E90DE8" w:rsidRPr="00C174F6" w:rsidRDefault="00E90DE8" w:rsidP="00EF65C2">
      <w:pPr>
        <w:pStyle w:val="ListParagraph"/>
        <w:numPr>
          <w:ilvl w:val="0"/>
          <w:numId w:val="33"/>
        </w:numPr>
        <w:spacing w:after="0" w:line="240" w:lineRule="auto"/>
        <w:outlineLvl w:val="3"/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Як вірус може потрапити в комп’ютер?</w:t>
      </w:r>
    </w:p>
    <w:p w:rsidR="00E90DE8" w:rsidRPr="00C174F6" w:rsidRDefault="00E90DE8" w:rsidP="00EF65C2">
      <w:pPr>
        <w:pStyle w:val="ListParagraph"/>
        <w:numPr>
          <w:ilvl w:val="0"/>
          <w:numId w:val="37"/>
        </w:numPr>
        <w:outlineLvl w:val="3"/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при роботі комп’ютера в мережі</w:t>
      </w:r>
    </w:p>
    <w:p w:rsidR="00E90DE8" w:rsidRPr="00C174F6" w:rsidRDefault="00E90DE8" w:rsidP="00EF65C2">
      <w:pPr>
        <w:pStyle w:val="ListParagraph"/>
        <w:numPr>
          <w:ilvl w:val="0"/>
          <w:numId w:val="37"/>
        </w:numPr>
        <w:outlineLvl w:val="3"/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при розв’язуванні задач</w:t>
      </w:r>
    </w:p>
    <w:p w:rsidR="00E90DE8" w:rsidRPr="00C174F6" w:rsidRDefault="00E90DE8" w:rsidP="00EF65C2">
      <w:pPr>
        <w:pStyle w:val="ListParagraph"/>
        <w:numPr>
          <w:ilvl w:val="0"/>
          <w:numId w:val="37"/>
        </w:numPr>
        <w:outlineLvl w:val="3"/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самовільно</w:t>
      </w:r>
    </w:p>
    <w:p w:rsidR="00E90DE8" w:rsidRPr="00C174F6" w:rsidRDefault="00E90DE8" w:rsidP="00EF65C2">
      <w:pPr>
        <w:pStyle w:val="ListParagraph"/>
        <w:numPr>
          <w:ilvl w:val="0"/>
          <w:numId w:val="37"/>
        </w:numPr>
        <w:outlineLvl w:val="3"/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при роботі з макросами</w:t>
      </w:r>
    </w:p>
    <w:p w:rsidR="00E90DE8" w:rsidRPr="00C174F6" w:rsidRDefault="00E90DE8" w:rsidP="001C5E48">
      <w:pPr>
        <w:pStyle w:val="ListParagraph"/>
        <w:spacing w:after="0" w:line="240" w:lineRule="auto"/>
        <w:ind w:left="1440"/>
        <w:outlineLvl w:val="3"/>
        <w:rPr>
          <w:sz w:val="28"/>
          <w:szCs w:val="28"/>
        </w:rPr>
      </w:pPr>
    </w:p>
    <w:p w:rsidR="00E90DE8" w:rsidRPr="00C174F6" w:rsidRDefault="00E90DE8" w:rsidP="00EF65C2">
      <w:pPr>
        <w:pStyle w:val="ListParagraph"/>
        <w:numPr>
          <w:ilvl w:val="0"/>
          <w:numId w:val="33"/>
        </w:numPr>
        <w:spacing w:after="0" w:line="240" w:lineRule="auto"/>
        <w:outlineLvl w:val="3"/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Яких вірусів не існує?</w:t>
      </w:r>
    </w:p>
    <w:p w:rsidR="00E90DE8" w:rsidRPr="00C174F6" w:rsidRDefault="00E90DE8" w:rsidP="00EF65C2">
      <w:pPr>
        <w:pStyle w:val="ListParagraph"/>
        <w:numPr>
          <w:ilvl w:val="0"/>
          <w:numId w:val="38"/>
        </w:numPr>
        <w:outlineLvl w:val="3"/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type</w:t>
      </w:r>
      <w:r w:rsidRPr="00C174F6">
        <w:rPr>
          <w:rFonts w:ascii="Times New Roman" w:hAnsi="Times New Roman"/>
          <w:sz w:val="28"/>
          <w:szCs w:val="28"/>
        </w:rPr>
        <w:t>-вірусів</w:t>
      </w:r>
    </w:p>
    <w:p w:rsidR="00E90DE8" w:rsidRPr="00C174F6" w:rsidRDefault="00E90DE8" w:rsidP="00EF65C2">
      <w:pPr>
        <w:pStyle w:val="ListParagraph"/>
        <w:numPr>
          <w:ilvl w:val="0"/>
          <w:numId w:val="38"/>
        </w:numPr>
        <w:outlineLvl w:val="3"/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  <w:lang w:val="en-US"/>
        </w:rPr>
        <w:t>boot</w:t>
      </w:r>
      <w:r w:rsidRPr="00C174F6">
        <w:rPr>
          <w:rFonts w:ascii="Times New Roman" w:hAnsi="Times New Roman"/>
          <w:sz w:val="28"/>
          <w:szCs w:val="28"/>
        </w:rPr>
        <w:t>-вірусів</w:t>
      </w:r>
    </w:p>
    <w:p w:rsidR="00E90DE8" w:rsidRPr="00C174F6" w:rsidRDefault="00E90DE8" w:rsidP="00EF65C2">
      <w:pPr>
        <w:pStyle w:val="ListParagraph"/>
        <w:numPr>
          <w:ilvl w:val="0"/>
          <w:numId w:val="38"/>
        </w:numPr>
        <w:outlineLvl w:val="3"/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файлових вірусів</w:t>
      </w:r>
    </w:p>
    <w:p w:rsidR="00E90DE8" w:rsidRPr="00C174F6" w:rsidRDefault="00E90DE8" w:rsidP="00EF65C2">
      <w:pPr>
        <w:pStyle w:val="ListParagraph"/>
        <w:numPr>
          <w:ilvl w:val="0"/>
          <w:numId w:val="38"/>
        </w:numPr>
        <w:outlineLvl w:val="3"/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мережевих вірусів</w:t>
      </w:r>
    </w:p>
    <w:p w:rsidR="00E90DE8" w:rsidRPr="00C174F6" w:rsidRDefault="00E90DE8" w:rsidP="00EF65C2">
      <w:pPr>
        <w:pStyle w:val="ListParagraph"/>
        <w:numPr>
          <w:ilvl w:val="0"/>
          <w:numId w:val="33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Як класифікують антивірусні програми?</w:t>
      </w:r>
    </w:p>
    <w:p w:rsidR="00E90DE8" w:rsidRPr="00C174F6" w:rsidRDefault="00E90DE8" w:rsidP="00EF65C2">
      <w:pPr>
        <w:pStyle w:val="ListParagraph"/>
        <w:numPr>
          <w:ilvl w:val="0"/>
          <w:numId w:val="39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Детектори, лікарі, ревізори</w:t>
      </w:r>
    </w:p>
    <w:p w:rsidR="00E90DE8" w:rsidRPr="00C174F6" w:rsidRDefault="00E90DE8" w:rsidP="00EF65C2">
      <w:pPr>
        <w:pStyle w:val="ListParagraph"/>
        <w:numPr>
          <w:ilvl w:val="0"/>
          <w:numId w:val="39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Детектори, лікарі, реактори</w:t>
      </w:r>
    </w:p>
    <w:p w:rsidR="00E90DE8" w:rsidRPr="00C174F6" w:rsidRDefault="00E90DE8" w:rsidP="00EF65C2">
      <w:pPr>
        <w:pStyle w:val="ListParagraph"/>
        <w:numPr>
          <w:ilvl w:val="0"/>
          <w:numId w:val="39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Лікарі, ревізори, фаги</w:t>
      </w:r>
    </w:p>
    <w:p w:rsidR="00E90DE8" w:rsidRPr="00C174F6" w:rsidRDefault="00E90DE8" w:rsidP="00EF65C2">
      <w:pPr>
        <w:pStyle w:val="ListParagraph"/>
        <w:numPr>
          <w:ilvl w:val="0"/>
          <w:numId w:val="39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Детектори, фаги, лікарі</w:t>
      </w:r>
    </w:p>
    <w:p w:rsidR="00E90DE8" w:rsidRPr="00C174F6" w:rsidRDefault="00E90DE8" w:rsidP="00EF65C2">
      <w:pPr>
        <w:pStyle w:val="ListParagraph"/>
        <w:numPr>
          <w:ilvl w:val="0"/>
          <w:numId w:val="33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Назвіть основні групи вірусів</w:t>
      </w:r>
    </w:p>
    <w:p w:rsidR="00E90DE8" w:rsidRPr="00C174F6" w:rsidRDefault="00E90DE8" w:rsidP="00EF65C2">
      <w:pPr>
        <w:pStyle w:val="ListParagraph"/>
        <w:numPr>
          <w:ilvl w:val="0"/>
          <w:numId w:val="40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Файлові, завантажувальні, файлово-завантажувальні</w:t>
      </w:r>
    </w:p>
    <w:p w:rsidR="00E90DE8" w:rsidRPr="00C174F6" w:rsidRDefault="00E90DE8" w:rsidP="00EF65C2">
      <w:pPr>
        <w:pStyle w:val="ListParagraph"/>
        <w:numPr>
          <w:ilvl w:val="0"/>
          <w:numId w:val="40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Файлові, завантажувальні, книжні</w:t>
      </w:r>
    </w:p>
    <w:p w:rsidR="00E90DE8" w:rsidRPr="00C174F6" w:rsidRDefault="00E90DE8" w:rsidP="00EF65C2">
      <w:pPr>
        <w:pStyle w:val="ListParagraph"/>
        <w:numPr>
          <w:ilvl w:val="0"/>
          <w:numId w:val="40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Файлові, розважальні, текстові</w:t>
      </w:r>
    </w:p>
    <w:p w:rsidR="00E90DE8" w:rsidRPr="00C174F6" w:rsidRDefault="00E90DE8" w:rsidP="00EF65C2">
      <w:pPr>
        <w:pStyle w:val="ListParagraph"/>
        <w:numPr>
          <w:ilvl w:val="0"/>
          <w:numId w:val="40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Байтові, завантажувальні, текстові, заразні</w:t>
      </w:r>
    </w:p>
    <w:p w:rsidR="00E90DE8" w:rsidRPr="00C174F6" w:rsidRDefault="00E90DE8" w:rsidP="00EF65C2">
      <w:pPr>
        <w:pStyle w:val="ListParagraph"/>
        <w:numPr>
          <w:ilvl w:val="0"/>
          <w:numId w:val="33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Яке призначення перезаписуючого вірусу?</w:t>
      </w:r>
    </w:p>
    <w:p w:rsidR="00E90DE8" w:rsidRPr="00C174F6" w:rsidRDefault="00E90DE8" w:rsidP="00EF65C2">
      <w:pPr>
        <w:pStyle w:val="ListParagraph"/>
        <w:numPr>
          <w:ilvl w:val="0"/>
          <w:numId w:val="41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Записує своє тіло замість коду програми, не змінюючи назви виконуваного файлу</w:t>
      </w:r>
    </w:p>
    <w:p w:rsidR="00E90DE8" w:rsidRPr="00C174F6" w:rsidRDefault="00E90DE8" w:rsidP="00EF65C2">
      <w:pPr>
        <w:pStyle w:val="ListParagraph"/>
        <w:numPr>
          <w:ilvl w:val="0"/>
          <w:numId w:val="41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</w:rPr>
        <w:t>комп'ютерна програма, яка має здатність до прихованого само поширення</w:t>
      </w:r>
    </w:p>
    <w:p w:rsidR="00E90DE8" w:rsidRPr="00C174F6" w:rsidRDefault="00E90DE8" w:rsidP="00EF65C2">
      <w:pPr>
        <w:pStyle w:val="ListParagraph"/>
        <w:numPr>
          <w:ilvl w:val="0"/>
          <w:numId w:val="41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</w:rPr>
        <w:t xml:space="preserve">записується в </w:t>
      </w:r>
      <w:hyperlink r:id="rId8" w:tooltip="Завантажувальний сектор" w:history="1">
        <w:r w:rsidRPr="00C174F6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завантажувальний сектор</w:t>
        </w:r>
      </w:hyperlink>
      <w:r w:rsidRPr="00C174F6">
        <w:rPr>
          <w:rFonts w:ascii="Times New Roman" w:hAnsi="Times New Roman"/>
          <w:sz w:val="28"/>
          <w:szCs w:val="28"/>
        </w:rPr>
        <w:t xml:space="preserve"> </w:t>
      </w:r>
      <w:r w:rsidRPr="00C174F6">
        <w:rPr>
          <w:rFonts w:ascii="Times New Roman" w:hAnsi="Times New Roman"/>
          <w:sz w:val="28"/>
          <w:szCs w:val="28"/>
          <w:lang w:val="uk-UA"/>
        </w:rPr>
        <w:t>жорсткого  диску ч</w:t>
      </w:r>
      <w:r w:rsidRPr="00C174F6">
        <w:rPr>
          <w:rFonts w:ascii="Times New Roman" w:hAnsi="Times New Roman"/>
          <w:sz w:val="28"/>
          <w:szCs w:val="28"/>
        </w:rPr>
        <w:t xml:space="preserve">и </w:t>
      </w:r>
      <w:hyperlink r:id="rId9" w:tooltip="USB флеш-накопичувач" w:history="1">
        <w:r w:rsidRPr="00C174F6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флеш-накопичувача</w:t>
        </w:r>
      </w:hyperlink>
      <w:r w:rsidRPr="00C174F6">
        <w:rPr>
          <w:rFonts w:ascii="Times New Roman" w:hAnsi="Times New Roman"/>
          <w:sz w:val="28"/>
          <w:szCs w:val="28"/>
        </w:rPr>
        <w:t xml:space="preserve"> й активізується при завантаженні </w:t>
      </w:r>
      <w:hyperlink r:id="rId10" w:tooltip="Комп'ютер" w:history="1">
        <w:r w:rsidRPr="00C174F6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комп'ютера</w:t>
        </w:r>
      </w:hyperlink>
    </w:p>
    <w:p w:rsidR="00E90DE8" w:rsidRPr="00C174F6" w:rsidRDefault="00E90DE8" w:rsidP="00EF65C2">
      <w:pPr>
        <w:pStyle w:val="ListParagraph"/>
        <w:numPr>
          <w:ilvl w:val="0"/>
          <w:numId w:val="41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Записує своє тіло замість коду програми,  змінюючи назви виконуваного файлу</w:t>
      </w:r>
    </w:p>
    <w:p w:rsidR="00E90DE8" w:rsidRPr="00C174F6" w:rsidRDefault="00E90DE8" w:rsidP="00EF65C2">
      <w:pPr>
        <w:pStyle w:val="ListParagraph"/>
        <w:numPr>
          <w:ilvl w:val="0"/>
          <w:numId w:val="33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 xml:space="preserve">Який з перерахованих вірусів </w:t>
      </w:r>
      <w:r w:rsidRPr="00C174F6">
        <w:rPr>
          <w:rFonts w:ascii="Times New Roman" w:hAnsi="Times New Roman"/>
          <w:sz w:val="28"/>
          <w:szCs w:val="28"/>
        </w:rPr>
        <w:t xml:space="preserve">записується в </w:t>
      </w:r>
      <w:hyperlink r:id="rId11" w:tooltip="Завантажувальний сектор" w:history="1">
        <w:r w:rsidRPr="00C174F6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завантажувальний сектор</w:t>
        </w:r>
      </w:hyperlink>
      <w:r w:rsidRPr="00C174F6">
        <w:rPr>
          <w:rFonts w:ascii="Times New Roman" w:hAnsi="Times New Roman"/>
          <w:sz w:val="28"/>
          <w:szCs w:val="28"/>
        </w:rPr>
        <w:t xml:space="preserve"> </w:t>
      </w:r>
      <w:r w:rsidRPr="00C174F6">
        <w:rPr>
          <w:rFonts w:ascii="Times New Roman" w:hAnsi="Times New Roman"/>
          <w:sz w:val="28"/>
          <w:szCs w:val="28"/>
          <w:lang w:val="uk-UA"/>
        </w:rPr>
        <w:t>жорсткого  диску ч</w:t>
      </w:r>
      <w:r w:rsidRPr="00C174F6">
        <w:rPr>
          <w:rFonts w:ascii="Times New Roman" w:hAnsi="Times New Roman"/>
          <w:sz w:val="28"/>
          <w:szCs w:val="28"/>
        </w:rPr>
        <w:t xml:space="preserve">и </w:t>
      </w:r>
      <w:hyperlink r:id="rId12" w:tooltip="USB флеш-накопичувач" w:history="1">
        <w:r w:rsidRPr="00C174F6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флеш-накопичувача</w:t>
        </w:r>
      </w:hyperlink>
      <w:r w:rsidRPr="00C174F6">
        <w:rPr>
          <w:rFonts w:ascii="Times New Roman" w:hAnsi="Times New Roman"/>
          <w:sz w:val="28"/>
          <w:szCs w:val="28"/>
        </w:rPr>
        <w:t xml:space="preserve"> й активізується при завантаженні </w:t>
      </w:r>
      <w:hyperlink r:id="rId13" w:tooltip="Комп'ютер" w:history="1">
        <w:r w:rsidRPr="00C174F6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комп'ютера</w:t>
        </w:r>
      </w:hyperlink>
      <w:r w:rsidRPr="00C174F6">
        <w:rPr>
          <w:rFonts w:ascii="Times New Roman" w:hAnsi="Times New Roman"/>
          <w:sz w:val="28"/>
          <w:szCs w:val="28"/>
          <w:lang w:val="uk-UA"/>
        </w:rPr>
        <w:t>?</w:t>
      </w:r>
    </w:p>
    <w:p w:rsidR="00E90DE8" w:rsidRPr="00C174F6" w:rsidRDefault="00E90DE8" w:rsidP="00EF65C2">
      <w:pPr>
        <w:pStyle w:val="ListParagraph"/>
        <w:numPr>
          <w:ilvl w:val="0"/>
          <w:numId w:val="42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Файловий вірус</w:t>
      </w:r>
    </w:p>
    <w:p w:rsidR="00E90DE8" w:rsidRPr="00C174F6" w:rsidRDefault="00E90DE8" w:rsidP="00EF65C2">
      <w:pPr>
        <w:pStyle w:val="ListParagraph"/>
        <w:numPr>
          <w:ilvl w:val="0"/>
          <w:numId w:val="42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Перезаписуючий вірус</w:t>
      </w:r>
    </w:p>
    <w:p w:rsidR="00E90DE8" w:rsidRPr="00C174F6" w:rsidRDefault="00E90DE8" w:rsidP="00EF65C2">
      <w:pPr>
        <w:pStyle w:val="ListParagraph"/>
        <w:numPr>
          <w:ilvl w:val="0"/>
          <w:numId w:val="42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Завантажувальний вірус</w:t>
      </w:r>
    </w:p>
    <w:p w:rsidR="00E90DE8" w:rsidRPr="00C174F6" w:rsidRDefault="00E90DE8" w:rsidP="00EF65C2">
      <w:pPr>
        <w:pStyle w:val="ListParagraph"/>
        <w:numPr>
          <w:ilvl w:val="0"/>
          <w:numId w:val="42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Ретровірус</w:t>
      </w:r>
    </w:p>
    <w:p w:rsidR="00E90DE8" w:rsidRPr="00C174F6" w:rsidRDefault="00E90DE8" w:rsidP="00EF65C2">
      <w:pPr>
        <w:numPr>
          <w:ilvl w:val="0"/>
          <w:numId w:val="33"/>
        </w:numPr>
        <w:tabs>
          <w:tab w:val="num" w:pos="709"/>
        </w:tabs>
        <w:spacing w:after="0" w:line="240" w:lineRule="auto"/>
        <w:ind w:hanging="294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 xml:space="preserve"> Віруси, які або дають доступ до комп'ютера з іншого комп'ютера без відома користувача  або висилають за певною адресою яку-небудь інформацію з комп'ютера-жертви називаються</w:t>
      </w:r>
      <w:r w:rsidRPr="00C174F6">
        <w:rPr>
          <w:rFonts w:ascii="Times New Roman" w:hAnsi="Times New Roman"/>
          <w:sz w:val="28"/>
          <w:szCs w:val="28"/>
        </w:rPr>
        <w:t>:</w:t>
      </w:r>
    </w:p>
    <w:p w:rsidR="00E90DE8" w:rsidRPr="00C174F6" w:rsidRDefault="00E90DE8" w:rsidP="00EF65C2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r w:rsidRPr="00C174F6">
        <w:rPr>
          <w:rFonts w:ascii="Times New Roman" w:hAnsi="Times New Roman"/>
          <w:sz w:val="28"/>
          <w:szCs w:val="28"/>
          <w:lang w:val="uk-UA" w:eastAsia="uk-UA"/>
        </w:rPr>
        <w:t>Завантажувальними вірусами</w:t>
      </w:r>
    </w:p>
    <w:p w:rsidR="00E90DE8" w:rsidRPr="00C174F6" w:rsidRDefault="00E90DE8" w:rsidP="00EF65C2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r w:rsidRPr="00C174F6">
        <w:rPr>
          <w:rFonts w:ascii="Times New Roman" w:hAnsi="Times New Roman"/>
          <w:sz w:val="28"/>
          <w:szCs w:val="28"/>
          <w:lang w:val="uk-UA" w:eastAsia="uk-UA"/>
        </w:rPr>
        <w:t>Черв’яками</w:t>
      </w:r>
    </w:p>
    <w:p w:rsidR="00E90DE8" w:rsidRPr="00C174F6" w:rsidRDefault="00E90DE8" w:rsidP="00EF65C2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r w:rsidRPr="00C174F6">
        <w:rPr>
          <w:rFonts w:ascii="Times New Roman" w:hAnsi="Times New Roman"/>
          <w:sz w:val="28"/>
          <w:szCs w:val="28"/>
          <w:lang w:val="uk-UA" w:eastAsia="uk-UA"/>
        </w:rPr>
        <w:t>Троянськими вірусами</w:t>
      </w:r>
    </w:p>
    <w:p w:rsidR="00E90DE8" w:rsidRPr="00C174F6" w:rsidRDefault="00E90DE8" w:rsidP="00EF65C2">
      <w:pPr>
        <w:numPr>
          <w:ilvl w:val="0"/>
          <w:numId w:val="43"/>
        </w:num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r w:rsidRPr="00C174F6">
        <w:rPr>
          <w:rFonts w:ascii="Times New Roman" w:hAnsi="Times New Roman"/>
          <w:sz w:val="28"/>
          <w:szCs w:val="28"/>
        </w:rPr>
        <w:t>Stealth – вірусами</w:t>
      </w:r>
    </w:p>
    <w:p w:rsidR="00E90DE8" w:rsidRPr="00C174F6" w:rsidRDefault="00E90DE8" w:rsidP="00A02CD0">
      <w:pPr>
        <w:ind w:left="360"/>
        <w:rPr>
          <w:rFonts w:ascii="Times New Roman" w:hAnsi="Times New Roman"/>
          <w:sz w:val="28"/>
          <w:szCs w:val="28"/>
          <w:lang w:val="uk-UA"/>
        </w:rPr>
      </w:pPr>
    </w:p>
    <w:p w:rsidR="00E90DE8" w:rsidRPr="00C174F6" w:rsidRDefault="00E90DE8" w:rsidP="00A02CD0">
      <w:pPr>
        <w:jc w:val="center"/>
        <w:rPr>
          <w:rFonts w:ascii="Times New Roman" w:hAnsi="Times New Roman"/>
          <w:i/>
          <w:sz w:val="28"/>
          <w:szCs w:val="28"/>
        </w:rPr>
      </w:pPr>
      <w:r w:rsidRPr="00C174F6">
        <w:rPr>
          <w:rFonts w:ascii="Times New Roman" w:hAnsi="Times New Roman"/>
          <w:i/>
          <w:sz w:val="28"/>
          <w:szCs w:val="28"/>
          <w:lang w:val="uk-UA"/>
        </w:rPr>
        <w:t>5. Комп’ютерні мережі</w:t>
      </w:r>
    </w:p>
    <w:p w:rsidR="00E90DE8" w:rsidRPr="00C174F6" w:rsidRDefault="00E90DE8" w:rsidP="00A02CD0">
      <w:pPr>
        <w:ind w:left="360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1. Комп’ютер, орієнтований на роботу в складі комп’ютерної мережі, та забезпечує користувачам доступ до її обчислювальних ресурсів називається:</w:t>
      </w:r>
    </w:p>
    <w:p w:rsidR="00E90DE8" w:rsidRPr="00C174F6" w:rsidRDefault="00E90DE8" w:rsidP="00EF65C2">
      <w:pPr>
        <w:pStyle w:val="ListParagraph"/>
        <w:numPr>
          <w:ilvl w:val="0"/>
          <w:numId w:val="44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Комунікаційна система</w:t>
      </w:r>
    </w:p>
    <w:p w:rsidR="00E90DE8" w:rsidRPr="00C174F6" w:rsidRDefault="00E90DE8" w:rsidP="00EF65C2">
      <w:pPr>
        <w:pStyle w:val="ListParagraph"/>
        <w:numPr>
          <w:ilvl w:val="0"/>
          <w:numId w:val="44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Абонентська система</w:t>
      </w:r>
    </w:p>
    <w:p w:rsidR="00E90DE8" w:rsidRPr="00C174F6" w:rsidRDefault="00E90DE8" w:rsidP="00EF65C2">
      <w:pPr>
        <w:pStyle w:val="ListParagraph"/>
        <w:numPr>
          <w:ilvl w:val="0"/>
          <w:numId w:val="44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Сервер</w:t>
      </w:r>
    </w:p>
    <w:p w:rsidR="00E90DE8" w:rsidRPr="00C174F6" w:rsidRDefault="00E90DE8" w:rsidP="00EF65C2">
      <w:pPr>
        <w:pStyle w:val="ListParagraph"/>
        <w:numPr>
          <w:ilvl w:val="0"/>
          <w:numId w:val="44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Жодна відповідь не є правильною</w:t>
      </w:r>
    </w:p>
    <w:p w:rsidR="00E90DE8" w:rsidRPr="00C174F6" w:rsidRDefault="00E90DE8" w:rsidP="00FB31BD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2. Скільки є рівнів взаємодії комп’ютерних мереж?</w:t>
      </w:r>
    </w:p>
    <w:p w:rsidR="00E90DE8" w:rsidRPr="00C174F6" w:rsidRDefault="00E90DE8" w:rsidP="00EF65C2">
      <w:pPr>
        <w:pStyle w:val="ListParagraph"/>
        <w:numPr>
          <w:ilvl w:val="0"/>
          <w:numId w:val="45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7</w:t>
      </w:r>
    </w:p>
    <w:p w:rsidR="00E90DE8" w:rsidRPr="00C174F6" w:rsidRDefault="00E90DE8" w:rsidP="00EF65C2">
      <w:pPr>
        <w:pStyle w:val="ListParagraph"/>
        <w:numPr>
          <w:ilvl w:val="0"/>
          <w:numId w:val="45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11</w:t>
      </w:r>
    </w:p>
    <w:p w:rsidR="00E90DE8" w:rsidRPr="00C174F6" w:rsidRDefault="00E90DE8" w:rsidP="00EF65C2">
      <w:pPr>
        <w:pStyle w:val="ListParagraph"/>
        <w:numPr>
          <w:ilvl w:val="0"/>
          <w:numId w:val="45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5</w:t>
      </w:r>
    </w:p>
    <w:p w:rsidR="00E90DE8" w:rsidRPr="00C174F6" w:rsidRDefault="00E90DE8" w:rsidP="00EF65C2">
      <w:pPr>
        <w:pStyle w:val="ListParagraph"/>
        <w:numPr>
          <w:ilvl w:val="0"/>
          <w:numId w:val="45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3</w:t>
      </w:r>
    </w:p>
    <w:p w:rsidR="00E90DE8" w:rsidRPr="00C174F6" w:rsidRDefault="00E90DE8" w:rsidP="00FB31BD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3. Топологія мереж визначається</w:t>
      </w:r>
    </w:p>
    <w:p w:rsidR="00E90DE8" w:rsidRPr="00C174F6" w:rsidRDefault="00E90DE8" w:rsidP="00EF65C2">
      <w:pPr>
        <w:pStyle w:val="ListParagraph"/>
        <w:numPr>
          <w:ilvl w:val="0"/>
          <w:numId w:val="46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Кількістю комп’ютерів у мережі</w:t>
      </w:r>
    </w:p>
    <w:p w:rsidR="00E90DE8" w:rsidRPr="00C174F6" w:rsidRDefault="00E90DE8" w:rsidP="00EF65C2">
      <w:pPr>
        <w:pStyle w:val="ListParagraph"/>
        <w:numPr>
          <w:ilvl w:val="0"/>
          <w:numId w:val="46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Технічними характеристиками мережі</w:t>
      </w:r>
    </w:p>
    <w:p w:rsidR="00E90DE8" w:rsidRPr="00C174F6" w:rsidRDefault="00E90DE8" w:rsidP="00EF65C2">
      <w:pPr>
        <w:pStyle w:val="ListParagraph"/>
        <w:numPr>
          <w:ilvl w:val="0"/>
          <w:numId w:val="46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Розміщенням вузлів і з’єднань між ними</w:t>
      </w:r>
    </w:p>
    <w:p w:rsidR="00E90DE8" w:rsidRPr="00C174F6" w:rsidRDefault="00E90DE8" w:rsidP="00EF65C2">
      <w:pPr>
        <w:pStyle w:val="ListParagraph"/>
        <w:numPr>
          <w:ilvl w:val="0"/>
          <w:numId w:val="46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Бажанням клієнта</w:t>
      </w:r>
    </w:p>
    <w:p w:rsidR="00E90DE8" w:rsidRPr="00C174F6" w:rsidRDefault="00E90DE8" w:rsidP="00FB31BD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4.Яке призначення маршрутизатора?</w:t>
      </w:r>
    </w:p>
    <w:p w:rsidR="00E90DE8" w:rsidRPr="00C174F6" w:rsidRDefault="00E90DE8" w:rsidP="00EF65C2">
      <w:pPr>
        <w:pStyle w:val="ListParagraph"/>
        <w:numPr>
          <w:ilvl w:val="0"/>
          <w:numId w:val="47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Вибір оптимального напряму передачі інформації</w:t>
      </w:r>
    </w:p>
    <w:p w:rsidR="00E90DE8" w:rsidRPr="00C174F6" w:rsidRDefault="00E90DE8" w:rsidP="00EF65C2">
      <w:pPr>
        <w:pStyle w:val="ListParagraph"/>
        <w:numPr>
          <w:ilvl w:val="0"/>
          <w:numId w:val="47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Підключення глобальних мереж до глобальних</w:t>
      </w:r>
    </w:p>
    <w:p w:rsidR="00E90DE8" w:rsidRPr="00C174F6" w:rsidRDefault="00E90DE8" w:rsidP="00EF65C2">
      <w:pPr>
        <w:pStyle w:val="ListParagraph"/>
        <w:numPr>
          <w:ilvl w:val="0"/>
          <w:numId w:val="47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Підключення абонента до мережі Інтернет</w:t>
      </w:r>
    </w:p>
    <w:p w:rsidR="00E90DE8" w:rsidRPr="00C174F6" w:rsidRDefault="00E90DE8" w:rsidP="00EF65C2">
      <w:pPr>
        <w:pStyle w:val="ListParagraph"/>
        <w:numPr>
          <w:ilvl w:val="0"/>
          <w:numId w:val="47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Забезпечує надійний зв’язок між абонентами</w:t>
      </w:r>
    </w:p>
    <w:p w:rsidR="00E90DE8" w:rsidRPr="00C174F6" w:rsidRDefault="00E90DE8" w:rsidP="00FB31BD">
      <w:p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 xml:space="preserve">5.Швидкість передачі у мережах типу </w:t>
      </w:r>
      <w:r w:rsidRPr="00C174F6">
        <w:rPr>
          <w:rFonts w:ascii="Times New Roman" w:hAnsi="Times New Roman"/>
          <w:sz w:val="28"/>
          <w:szCs w:val="28"/>
          <w:lang w:val="en-US"/>
        </w:rPr>
        <w:t>Token</w:t>
      </w:r>
      <w:r w:rsidRPr="00C174F6">
        <w:rPr>
          <w:rFonts w:ascii="Times New Roman" w:hAnsi="Times New Roman"/>
          <w:sz w:val="28"/>
          <w:szCs w:val="28"/>
        </w:rPr>
        <w:t xml:space="preserve"> </w:t>
      </w:r>
      <w:r w:rsidRPr="00C174F6">
        <w:rPr>
          <w:rFonts w:ascii="Times New Roman" w:hAnsi="Times New Roman"/>
          <w:sz w:val="28"/>
          <w:szCs w:val="28"/>
          <w:lang w:val="en-US"/>
        </w:rPr>
        <w:t>Ring</w:t>
      </w:r>
      <w:r w:rsidRPr="00C174F6">
        <w:rPr>
          <w:rFonts w:ascii="Times New Roman" w:hAnsi="Times New Roman"/>
          <w:sz w:val="28"/>
          <w:szCs w:val="28"/>
        </w:rPr>
        <w:t xml:space="preserve"> </w:t>
      </w:r>
      <w:r w:rsidRPr="00C174F6">
        <w:rPr>
          <w:rFonts w:ascii="Times New Roman" w:hAnsi="Times New Roman"/>
          <w:sz w:val="28"/>
          <w:szCs w:val="28"/>
          <w:lang w:val="uk-UA"/>
        </w:rPr>
        <w:t>коливається</w:t>
      </w:r>
    </w:p>
    <w:p w:rsidR="00E90DE8" w:rsidRPr="00C174F6" w:rsidRDefault="00E90DE8" w:rsidP="00EF65C2">
      <w:pPr>
        <w:pStyle w:val="ListParagraph"/>
        <w:numPr>
          <w:ilvl w:val="0"/>
          <w:numId w:val="48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1-4Мбіт/сек</w:t>
      </w:r>
    </w:p>
    <w:p w:rsidR="00E90DE8" w:rsidRPr="00C174F6" w:rsidRDefault="00E90DE8" w:rsidP="00EF65C2">
      <w:pPr>
        <w:pStyle w:val="ListParagraph"/>
        <w:numPr>
          <w:ilvl w:val="0"/>
          <w:numId w:val="48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4-16 Мбіт/сек</w:t>
      </w:r>
    </w:p>
    <w:p w:rsidR="00E90DE8" w:rsidRPr="00C174F6" w:rsidRDefault="00E90DE8" w:rsidP="00EF65C2">
      <w:pPr>
        <w:pStyle w:val="ListParagraph"/>
        <w:numPr>
          <w:ilvl w:val="0"/>
          <w:numId w:val="48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16-20 Мбіт/сек</w:t>
      </w:r>
    </w:p>
    <w:p w:rsidR="00E90DE8" w:rsidRPr="00C174F6" w:rsidRDefault="00E90DE8" w:rsidP="00EF65C2">
      <w:pPr>
        <w:pStyle w:val="ListParagraph"/>
        <w:numPr>
          <w:ilvl w:val="0"/>
          <w:numId w:val="48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20-32 Мбіт/сек</w:t>
      </w:r>
    </w:p>
    <w:p w:rsidR="00E90DE8" w:rsidRPr="00C174F6" w:rsidRDefault="00E90DE8" w:rsidP="009A4F78">
      <w:pPr>
        <w:rPr>
          <w:rFonts w:ascii="Times New Roman" w:hAnsi="Times New Roman"/>
          <w:color w:val="000000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6.</w:t>
      </w:r>
      <w:r w:rsidRPr="00C174F6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C174F6">
        <w:rPr>
          <w:rFonts w:ascii="Times New Roman" w:hAnsi="Times New Roman"/>
          <w:color w:val="000000"/>
          <w:sz w:val="28"/>
          <w:szCs w:val="28"/>
          <w:lang w:val="uk-UA"/>
        </w:rPr>
        <w:t>Як називається пристрій, який дозволяє по одній фізичній лінії  передавати пакети багатьох клієнтів?</w:t>
      </w:r>
    </w:p>
    <w:p w:rsidR="00E90DE8" w:rsidRPr="00C174F6" w:rsidRDefault="00E90DE8" w:rsidP="00EF65C2">
      <w:pPr>
        <w:widowControl w:val="0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174F6">
        <w:rPr>
          <w:rFonts w:ascii="Times New Roman" w:hAnsi="Times New Roman"/>
          <w:color w:val="000000"/>
          <w:sz w:val="28"/>
          <w:szCs w:val="28"/>
          <w:lang w:val="uk-UA"/>
        </w:rPr>
        <w:t>Концентратор</w:t>
      </w:r>
    </w:p>
    <w:p w:rsidR="00E90DE8" w:rsidRPr="00C174F6" w:rsidRDefault="00E90DE8" w:rsidP="00EF65C2">
      <w:pPr>
        <w:widowControl w:val="0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174F6">
        <w:rPr>
          <w:rFonts w:ascii="Times New Roman" w:hAnsi="Times New Roman"/>
          <w:color w:val="000000"/>
          <w:sz w:val="28"/>
          <w:szCs w:val="28"/>
          <w:lang w:val="uk-UA"/>
        </w:rPr>
        <w:t>маршрутизатор</w:t>
      </w:r>
    </w:p>
    <w:p w:rsidR="00E90DE8" w:rsidRPr="00C174F6" w:rsidRDefault="00E90DE8" w:rsidP="00EF65C2">
      <w:pPr>
        <w:widowControl w:val="0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174F6">
        <w:rPr>
          <w:rFonts w:ascii="Times New Roman" w:hAnsi="Times New Roman"/>
          <w:color w:val="000000"/>
          <w:sz w:val="28"/>
          <w:szCs w:val="28"/>
          <w:lang w:val="uk-UA"/>
        </w:rPr>
        <w:t>Мультиплексор</w:t>
      </w:r>
    </w:p>
    <w:p w:rsidR="00E90DE8" w:rsidRPr="00C174F6" w:rsidRDefault="00E90DE8" w:rsidP="00EF65C2">
      <w:pPr>
        <w:widowControl w:val="0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174F6">
        <w:rPr>
          <w:rFonts w:ascii="Times New Roman" w:hAnsi="Times New Roman"/>
          <w:color w:val="000000"/>
          <w:sz w:val="28"/>
          <w:szCs w:val="28"/>
          <w:lang w:val="uk-UA"/>
        </w:rPr>
        <w:t>Мультиклієнт</w:t>
      </w:r>
    </w:p>
    <w:p w:rsidR="00E90DE8" w:rsidRPr="00C174F6" w:rsidRDefault="00E90DE8" w:rsidP="009A4F7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7.</w:t>
      </w:r>
      <w:r w:rsidRPr="00C174F6">
        <w:rPr>
          <w:sz w:val="28"/>
          <w:szCs w:val="28"/>
        </w:rPr>
        <w:t xml:space="preserve"> </w:t>
      </w:r>
      <w:r w:rsidRPr="00C174F6">
        <w:rPr>
          <w:rFonts w:ascii="Times New Roman" w:hAnsi="Times New Roman"/>
          <w:sz w:val="28"/>
          <w:szCs w:val="28"/>
        </w:rPr>
        <w:t>Класифікація  глобальних мереж (WAN)</w:t>
      </w:r>
      <w:r w:rsidRPr="00C174F6">
        <w:rPr>
          <w:rFonts w:ascii="Times New Roman" w:hAnsi="Times New Roman"/>
          <w:sz w:val="28"/>
          <w:szCs w:val="28"/>
          <w:lang w:val="uk-UA"/>
        </w:rPr>
        <w:t>:</w:t>
      </w:r>
    </w:p>
    <w:p w:rsidR="00E90DE8" w:rsidRPr="00C174F6" w:rsidRDefault="00E90DE8" w:rsidP="00EF65C2">
      <w:pPr>
        <w:pStyle w:val="ListParagraph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мережі на виділених каналах</w:t>
      </w:r>
    </w:p>
    <w:p w:rsidR="00E90DE8" w:rsidRPr="00C174F6" w:rsidRDefault="00E90DE8" w:rsidP="00EF65C2">
      <w:pPr>
        <w:pStyle w:val="ListParagraph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мережі на комутованих каналах</w:t>
      </w:r>
    </w:p>
    <w:p w:rsidR="00E90DE8" w:rsidRPr="00C174F6" w:rsidRDefault="00E90DE8" w:rsidP="00EF65C2">
      <w:pPr>
        <w:pStyle w:val="ListParagraph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мережі з комутацією пакетів</w:t>
      </w:r>
    </w:p>
    <w:p w:rsidR="00E90DE8" w:rsidRPr="00C174F6" w:rsidRDefault="00E90DE8" w:rsidP="00EF65C2">
      <w:pPr>
        <w:pStyle w:val="ListParagraph"/>
        <w:numPr>
          <w:ilvl w:val="0"/>
          <w:numId w:val="50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</w:rPr>
        <w:t>всі відповіді вірні</w:t>
      </w:r>
    </w:p>
    <w:p w:rsidR="00E90DE8" w:rsidRPr="00C174F6" w:rsidRDefault="00E90DE8" w:rsidP="009A4F78">
      <w:pPr>
        <w:widowControl w:val="0"/>
        <w:spacing w:after="0" w:line="36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 xml:space="preserve">8. </w:t>
      </w:r>
      <w:r w:rsidRPr="00C174F6">
        <w:rPr>
          <w:rFonts w:ascii="Times New Roman" w:hAnsi="Times New Roman"/>
          <w:color w:val="000000"/>
          <w:sz w:val="28"/>
          <w:szCs w:val="28"/>
          <w:lang w:val="uk-UA"/>
        </w:rPr>
        <w:t>По яким каналам зв’язку відбувається передача даних за допомогою оптичних імпульсів:</w:t>
      </w:r>
    </w:p>
    <w:p w:rsidR="00E90DE8" w:rsidRPr="00C174F6" w:rsidRDefault="00E90DE8" w:rsidP="00EF65C2">
      <w:pPr>
        <w:pStyle w:val="ListParagraph"/>
        <w:widowControl w:val="0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174F6">
        <w:rPr>
          <w:rFonts w:ascii="Times New Roman" w:hAnsi="Times New Roman"/>
          <w:color w:val="000000"/>
          <w:sz w:val="28"/>
          <w:szCs w:val="28"/>
          <w:lang w:val="en-US"/>
        </w:rPr>
        <w:t>WiFi</w:t>
      </w:r>
    </w:p>
    <w:p w:rsidR="00E90DE8" w:rsidRPr="00C174F6" w:rsidRDefault="00E90DE8" w:rsidP="00EF65C2">
      <w:pPr>
        <w:pStyle w:val="ListParagraph"/>
        <w:widowControl w:val="0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174F6">
        <w:rPr>
          <w:rFonts w:ascii="Times New Roman" w:hAnsi="Times New Roman"/>
          <w:color w:val="000000"/>
          <w:sz w:val="28"/>
          <w:szCs w:val="28"/>
          <w:lang w:val="uk-UA"/>
        </w:rPr>
        <w:t>К</w:t>
      </w:r>
      <w:r w:rsidRPr="00C174F6">
        <w:rPr>
          <w:rFonts w:ascii="Times New Roman" w:hAnsi="Times New Roman"/>
          <w:color w:val="000000"/>
          <w:sz w:val="28"/>
          <w:szCs w:val="28"/>
        </w:rPr>
        <w:t xml:space="preserve">оаксіальний кабель </w:t>
      </w:r>
    </w:p>
    <w:p w:rsidR="00E90DE8" w:rsidRPr="00C174F6" w:rsidRDefault="00E90DE8" w:rsidP="00EF65C2">
      <w:pPr>
        <w:pStyle w:val="ListParagraph"/>
        <w:numPr>
          <w:ilvl w:val="0"/>
          <w:numId w:val="51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color w:val="000000"/>
          <w:sz w:val="28"/>
          <w:szCs w:val="28"/>
        </w:rPr>
        <w:t>Вита пара</w:t>
      </w:r>
    </w:p>
    <w:p w:rsidR="00E90DE8" w:rsidRPr="00C174F6" w:rsidRDefault="00E90DE8" w:rsidP="00EF65C2">
      <w:pPr>
        <w:pStyle w:val="ListParagraph"/>
        <w:numPr>
          <w:ilvl w:val="0"/>
          <w:numId w:val="51"/>
        </w:numPr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color w:val="000000"/>
          <w:sz w:val="28"/>
          <w:szCs w:val="28"/>
          <w:lang w:val="uk-UA"/>
        </w:rPr>
        <w:t>Оптоволокно</w:t>
      </w:r>
    </w:p>
    <w:p w:rsidR="00E90DE8" w:rsidRPr="00C174F6" w:rsidRDefault="00E90DE8" w:rsidP="009A4F78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 xml:space="preserve">9. </w:t>
      </w:r>
      <w:r w:rsidRPr="00C174F6">
        <w:rPr>
          <w:rFonts w:ascii="Times New Roman" w:hAnsi="Times New Roman"/>
          <w:sz w:val="28"/>
          <w:szCs w:val="28"/>
        </w:rPr>
        <w:t>Що таке аналіз захищеності мережі?</w:t>
      </w:r>
    </w:p>
    <w:p w:rsidR="00E90DE8" w:rsidRPr="00C174F6" w:rsidRDefault="00E90DE8" w:rsidP="00EF65C2">
      <w:pPr>
        <w:pStyle w:val="ListParagraph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це пошук вразливих місць мережі</w:t>
      </w:r>
    </w:p>
    <w:p w:rsidR="00E90DE8" w:rsidRPr="00C174F6" w:rsidRDefault="00E90DE8" w:rsidP="00EF65C2">
      <w:pPr>
        <w:pStyle w:val="ListParagraph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це пошук не вразливих місць мережі</w:t>
      </w:r>
    </w:p>
    <w:p w:rsidR="00E90DE8" w:rsidRPr="00C174F6" w:rsidRDefault="00E90DE8" w:rsidP="00EF65C2">
      <w:pPr>
        <w:pStyle w:val="ListParagraph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це визначення знаходження мостів та шлюзів</w:t>
      </w:r>
    </w:p>
    <w:p w:rsidR="00E90DE8" w:rsidRPr="00C174F6" w:rsidRDefault="00E90DE8" w:rsidP="00EF65C2">
      <w:pPr>
        <w:pStyle w:val="ListParagraph"/>
        <w:numPr>
          <w:ilvl w:val="0"/>
          <w:numId w:val="52"/>
        </w:numPr>
        <w:rPr>
          <w:rFonts w:ascii="Times New Roman" w:hAnsi="Times New Roman"/>
          <w:sz w:val="28"/>
          <w:szCs w:val="28"/>
        </w:rPr>
      </w:pPr>
      <w:r w:rsidRPr="00C174F6">
        <w:rPr>
          <w:rFonts w:ascii="Times New Roman" w:hAnsi="Times New Roman"/>
          <w:sz w:val="28"/>
          <w:szCs w:val="28"/>
        </w:rPr>
        <w:t>це аналіз імовірних ризиків</w:t>
      </w:r>
    </w:p>
    <w:p w:rsidR="00E90DE8" w:rsidRPr="00C174F6" w:rsidRDefault="00E90DE8" w:rsidP="009A4F78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sz w:val="28"/>
          <w:szCs w:val="28"/>
          <w:lang w:val="uk-UA"/>
        </w:rPr>
        <w:t>10.</w:t>
      </w:r>
      <w:r w:rsidRPr="00C174F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174F6">
        <w:rPr>
          <w:rFonts w:ascii="Times New Roman" w:hAnsi="Times New Roman"/>
          <w:sz w:val="28"/>
          <w:szCs w:val="28"/>
          <w:lang w:val="uk-UA"/>
        </w:rPr>
        <w:t>Яка з перелічених  мережних технологій  призначена для локальних мереж:</w:t>
      </w:r>
    </w:p>
    <w:p w:rsidR="00E90DE8" w:rsidRPr="00C174F6" w:rsidRDefault="00E90DE8" w:rsidP="00EF65C2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174F6">
        <w:rPr>
          <w:rFonts w:ascii="Times New Roman" w:hAnsi="Times New Roman"/>
          <w:color w:val="000000"/>
          <w:sz w:val="28"/>
          <w:szCs w:val="28"/>
          <w:lang w:val="en-US"/>
        </w:rPr>
        <w:t>ADSL</w:t>
      </w:r>
    </w:p>
    <w:p w:rsidR="00E90DE8" w:rsidRPr="00C174F6" w:rsidRDefault="00E90DE8" w:rsidP="00EF65C2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174F6">
        <w:rPr>
          <w:rFonts w:ascii="Times New Roman" w:hAnsi="Times New Roman"/>
          <w:color w:val="000000"/>
          <w:sz w:val="28"/>
          <w:szCs w:val="28"/>
          <w:lang w:val="en-US"/>
        </w:rPr>
        <w:t>DocSys</w:t>
      </w:r>
    </w:p>
    <w:p w:rsidR="00E90DE8" w:rsidRPr="00C174F6" w:rsidRDefault="00E90DE8" w:rsidP="00EF65C2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174F6">
        <w:rPr>
          <w:rFonts w:ascii="Times New Roman" w:hAnsi="Times New Roman"/>
          <w:color w:val="000000"/>
          <w:sz w:val="28"/>
          <w:szCs w:val="28"/>
          <w:lang w:val="en-US"/>
        </w:rPr>
        <w:t>PDH</w:t>
      </w:r>
    </w:p>
    <w:p w:rsidR="00E90DE8" w:rsidRPr="00C174F6" w:rsidRDefault="00E90DE8" w:rsidP="00EF65C2">
      <w:pPr>
        <w:numPr>
          <w:ilvl w:val="0"/>
          <w:numId w:val="53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174F6">
        <w:rPr>
          <w:rFonts w:ascii="Times New Roman" w:hAnsi="Times New Roman"/>
          <w:color w:val="000000"/>
          <w:sz w:val="28"/>
          <w:szCs w:val="28"/>
          <w:lang w:val="en-US"/>
        </w:rPr>
        <w:t>Fast Ethernet</w:t>
      </w:r>
    </w:p>
    <w:p w:rsidR="00E90DE8" w:rsidRPr="00C174F6" w:rsidRDefault="00E90DE8" w:rsidP="009A4F78">
      <w:pPr>
        <w:rPr>
          <w:rFonts w:ascii="Times New Roman" w:hAnsi="Times New Roman"/>
          <w:sz w:val="28"/>
          <w:szCs w:val="28"/>
          <w:lang w:val="uk-UA"/>
        </w:rPr>
      </w:pPr>
    </w:p>
    <w:p w:rsidR="00E90DE8" w:rsidRPr="00C174F6" w:rsidRDefault="00E90DE8" w:rsidP="009A4F78">
      <w:pPr>
        <w:ind w:left="360"/>
        <w:rPr>
          <w:rFonts w:ascii="Times New Roman" w:hAnsi="Times New Roman"/>
          <w:sz w:val="28"/>
          <w:szCs w:val="28"/>
          <w:lang w:val="uk-UA"/>
        </w:rPr>
      </w:pPr>
    </w:p>
    <w:sectPr w:rsidR="00E90DE8" w:rsidRPr="00C174F6" w:rsidSect="006C562B">
      <w:headerReference w:type="defaul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DE8" w:rsidRDefault="00E90DE8" w:rsidP="009A4F78">
      <w:pPr>
        <w:spacing w:after="0" w:line="240" w:lineRule="auto"/>
      </w:pPr>
      <w:r>
        <w:separator/>
      </w:r>
    </w:p>
  </w:endnote>
  <w:endnote w:type="continuationSeparator" w:id="0">
    <w:p w:rsidR="00E90DE8" w:rsidRDefault="00E90DE8" w:rsidP="009A4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DE8" w:rsidRDefault="00E90DE8" w:rsidP="009A4F78">
      <w:pPr>
        <w:spacing w:after="0" w:line="240" w:lineRule="auto"/>
      </w:pPr>
      <w:r>
        <w:separator/>
      </w:r>
    </w:p>
  </w:footnote>
  <w:footnote w:type="continuationSeparator" w:id="0">
    <w:p w:rsidR="00E90DE8" w:rsidRDefault="00E90DE8" w:rsidP="009A4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DE8" w:rsidRDefault="00E90DE8">
    <w:pPr>
      <w:pStyle w:val="Header"/>
    </w:pPr>
    <w:r>
      <w:rPr>
        <w:lang w:val="uk-UA"/>
      </w:rPr>
      <w:t>Закарпатська обл., Природничо-гуманітарний коледж ДВНЗ «УжНУ», Александра Н.В.</w:t>
    </w:r>
  </w:p>
  <w:p w:rsidR="00E90DE8" w:rsidRDefault="00E90DE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D6F"/>
    <w:multiLevelType w:val="hybridMultilevel"/>
    <w:tmpl w:val="D2F0BBEA"/>
    <w:lvl w:ilvl="0" w:tplc="AAEED990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1">
    <w:nsid w:val="028719F9"/>
    <w:multiLevelType w:val="hybridMultilevel"/>
    <w:tmpl w:val="2ECE245C"/>
    <w:lvl w:ilvl="0" w:tplc="0422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700EEC"/>
    <w:multiLevelType w:val="hybridMultilevel"/>
    <w:tmpl w:val="40E85ED4"/>
    <w:lvl w:ilvl="0" w:tplc="0422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3E5700"/>
    <w:multiLevelType w:val="hybridMultilevel"/>
    <w:tmpl w:val="C65EADBE"/>
    <w:lvl w:ilvl="0" w:tplc="04220017">
      <w:start w:val="1"/>
      <w:numFmt w:val="lowerLetter"/>
      <w:lvlText w:val="%1)"/>
      <w:lvlJc w:val="left"/>
      <w:pPr>
        <w:ind w:left="21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>
    <w:nsid w:val="08DD3E09"/>
    <w:multiLevelType w:val="hybridMultilevel"/>
    <w:tmpl w:val="2C1A4F5E"/>
    <w:lvl w:ilvl="0" w:tplc="0422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0B6B326D"/>
    <w:multiLevelType w:val="hybridMultilevel"/>
    <w:tmpl w:val="82DA72F6"/>
    <w:lvl w:ilvl="0" w:tplc="0422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C64161A"/>
    <w:multiLevelType w:val="hybridMultilevel"/>
    <w:tmpl w:val="2E3E4A62"/>
    <w:lvl w:ilvl="0" w:tplc="0422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0DB87A8C"/>
    <w:multiLevelType w:val="hybridMultilevel"/>
    <w:tmpl w:val="228822F8"/>
    <w:lvl w:ilvl="0" w:tplc="0422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4367D11"/>
    <w:multiLevelType w:val="hybridMultilevel"/>
    <w:tmpl w:val="B7F24D34"/>
    <w:lvl w:ilvl="0" w:tplc="0422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14B21F40"/>
    <w:multiLevelType w:val="hybridMultilevel"/>
    <w:tmpl w:val="042AFBE4"/>
    <w:lvl w:ilvl="0" w:tplc="0422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161D1C88"/>
    <w:multiLevelType w:val="hybridMultilevel"/>
    <w:tmpl w:val="90A0DD34"/>
    <w:lvl w:ilvl="0" w:tplc="0422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92E3EDB"/>
    <w:multiLevelType w:val="hybridMultilevel"/>
    <w:tmpl w:val="F54C2C96"/>
    <w:lvl w:ilvl="0" w:tplc="F3D00242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FE71F9"/>
    <w:multiLevelType w:val="hybridMultilevel"/>
    <w:tmpl w:val="4B2897B0"/>
    <w:lvl w:ilvl="0" w:tplc="0422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1FEB299C"/>
    <w:multiLevelType w:val="hybridMultilevel"/>
    <w:tmpl w:val="2624A460"/>
    <w:lvl w:ilvl="0" w:tplc="0422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22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27C0487E">
      <w:start w:val="5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plc="8EA62340">
      <w:start w:val="4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916146"/>
    <w:multiLevelType w:val="hybridMultilevel"/>
    <w:tmpl w:val="09240782"/>
    <w:lvl w:ilvl="0" w:tplc="0422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5A27CB5"/>
    <w:multiLevelType w:val="hybridMultilevel"/>
    <w:tmpl w:val="903CCC12"/>
    <w:lvl w:ilvl="0" w:tplc="0422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2A29B48">
      <w:start w:val="5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17">
      <w:start w:val="1"/>
      <w:numFmt w:val="lowerLetter"/>
      <w:lvlText w:val="%4)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8433F65"/>
    <w:multiLevelType w:val="hybridMultilevel"/>
    <w:tmpl w:val="85A0D50A"/>
    <w:lvl w:ilvl="0" w:tplc="0422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D624641"/>
    <w:multiLevelType w:val="hybridMultilevel"/>
    <w:tmpl w:val="E3AE411A"/>
    <w:lvl w:ilvl="0" w:tplc="04220017">
      <w:start w:val="1"/>
      <w:numFmt w:val="lowerLetter"/>
      <w:lvlText w:val="%1)"/>
      <w:lvlJc w:val="left"/>
      <w:pPr>
        <w:ind w:left="1713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8">
    <w:nsid w:val="33492C13"/>
    <w:multiLevelType w:val="hybridMultilevel"/>
    <w:tmpl w:val="3DAEB3E4"/>
    <w:lvl w:ilvl="0" w:tplc="0422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35CC190C"/>
    <w:multiLevelType w:val="multilevel"/>
    <w:tmpl w:val="143E14AA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8402C7A"/>
    <w:multiLevelType w:val="hybridMultilevel"/>
    <w:tmpl w:val="408A6A78"/>
    <w:lvl w:ilvl="0" w:tplc="100CF5EE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C543301"/>
    <w:multiLevelType w:val="hybridMultilevel"/>
    <w:tmpl w:val="C7D6F374"/>
    <w:lvl w:ilvl="0" w:tplc="0422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3D7025EA"/>
    <w:multiLevelType w:val="hybridMultilevel"/>
    <w:tmpl w:val="C2CC9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E532543"/>
    <w:multiLevelType w:val="hybridMultilevel"/>
    <w:tmpl w:val="69460020"/>
    <w:lvl w:ilvl="0" w:tplc="0422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EB31DD9"/>
    <w:multiLevelType w:val="hybridMultilevel"/>
    <w:tmpl w:val="7BDE7DF6"/>
    <w:lvl w:ilvl="0" w:tplc="0422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1301C3B"/>
    <w:multiLevelType w:val="hybridMultilevel"/>
    <w:tmpl w:val="96023EA2"/>
    <w:lvl w:ilvl="0" w:tplc="0422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41646A3C"/>
    <w:multiLevelType w:val="hybridMultilevel"/>
    <w:tmpl w:val="9F6EC684"/>
    <w:lvl w:ilvl="0" w:tplc="0422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42144120"/>
    <w:multiLevelType w:val="hybridMultilevel"/>
    <w:tmpl w:val="69B6C82E"/>
    <w:lvl w:ilvl="0" w:tplc="0422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45AA4CCA"/>
    <w:multiLevelType w:val="hybridMultilevel"/>
    <w:tmpl w:val="6E148CB4"/>
    <w:lvl w:ilvl="0" w:tplc="0422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608548D"/>
    <w:multiLevelType w:val="hybridMultilevel"/>
    <w:tmpl w:val="EE865254"/>
    <w:lvl w:ilvl="0" w:tplc="0422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48B04A9E"/>
    <w:multiLevelType w:val="hybridMultilevel"/>
    <w:tmpl w:val="83908EB8"/>
    <w:lvl w:ilvl="0" w:tplc="0422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4E7528EF"/>
    <w:multiLevelType w:val="hybridMultilevel"/>
    <w:tmpl w:val="3A24DFFA"/>
    <w:lvl w:ilvl="0" w:tplc="0422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4F500247"/>
    <w:multiLevelType w:val="hybridMultilevel"/>
    <w:tmpl w:val="05FA930E"/>
    <w:lvl w:ilvl="0" w:tplc="0422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23916FB"/>
    <w:multiLevelType w:val="hybridMultilevel"/>
    <w:tmpl w:val="7F905462"/>
    <w:lvl w:ilvl="0" w:tplc="BA283E48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4034016"/>
    <w:multiLevelType w:val="hybridMultilevel"/>
    <w:tmpl w:val="853E1214"/>
    <w:lvl w:ilvl="0" w:tplc="0422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>
    <w:nsid w:val="55C3706F"/>
    <w:multiLevelType w:val="hybridMultilevel"/>
    <w:tmpl w:val="3AF093DC"/>
    <w:lvl w:ilvl="0" w:tplc="0422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>
    <w:nsid w:val="567B629A"/>
    <w:multiLevelType w:val="hybridMultilevel"/>
    <w:tmpl w:val="E208D2E6"/>
    <w:lvl w:ilvl="0" w:tplc="04220017">
      <w:start w:val="1"/>
      <w:numFmt w:val="lowerLetter"/>
      <w:lvlText w:val="%1)"/>
      <w:lvlJc w:val="left"/>
      <w:pPr>
        <w:ind w:left="1425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37">
    <w:nsid w:val="5B3840D4"/>
    <w:multiLevelType w:val="hybridMultilevel"/>
    <w:tmpl w:val="859E9C00"/>
    <w:lvl w:ilvl="0" w:tplc="0422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>
    <w:nsid w:val="5E0C4897"/>
    <w:multiLevelType w:val="hybridMultilevel"/>
    <w:tmpl w:val="2AC8C1E0"/>
    <w:lvl w:ilvl="0" w:tplc="0422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>
    <w:nsid w:val="60317FED"/>
    <w:multiLevelType w:val="hybridMultilevel"/>
    <w:tmpl w:val="0254A4BE"/>
    <w:lvl w:ilvl="0" w:tplc="0422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623A0A7D"/>
    <w:multiLevelType w:val="multilevel"/>
    <w:tmpl w:val="5D2854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3003C63"/>
    <w:multiLevelType w:val="hybridMultilevel"/>
    <w:tmpl w:val="B4CC6BC6"/>
    <w:lvl w:ilvl="0" w:tplc="0422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B16822"/>
    <w:multiLevelType w:val="hybridMultilevel"/>
    <w:tmpl w:val="641845A2"/>
    <w:lvl w:ilvl="0" w:tplc="0422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2370A43"/>
    <w:multiLevelType w:val="hybridMultilevel"/>
    <w:tmpl w:val="D556F720"/>
    <w:lvl w:ilvl="0" w:tplc="0422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4">
    <w:nsid w:val="74911DC2"/>
    <w:multiLevelType w:val="hybridMultilevel"/>
    <w:tmpl w:val="852A3B0C"/>
    <w:lvl w:ilvl="0" w:tplc="0422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74A53143"/>
    <w:multiLevelType w:val="hybridMultilevel"/>
    <w:tmpl w:val="0EE6EFFA"/>
    <w:lvl w:ilvl="0" w:tplc="0422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A0F68EA"/>
    <w:multiLevelType w:val="hybridMultilevel"/>
    <w:tmpl w:val="73AC185A"/>
    <w:lvl w:ilvl="0" w:tplc="0422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>
    <w:nsid w:val="7A1A0598"/>
    <w:multiLevelType w:val="hybridMultilevel"/>
    <w:tmpl w:val="6D642894"/>
    <w:lvl w:ilvl="0" w:tplc="0422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A6D7C5C"/>
    <w:multiLevelType w:val="hybridMultilevel"/>
    <w:tmpl w:val="3A24F076"/>
    <w:lvl w:ilvl="0" w:tplc="0422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9">
    <w:nsid w:val="7B4732A8"/>
    <w:multiLevelType w:val="hybridMultilevel"/>
    <w:tmpl w:val="4C34BAD8"/>
    <w:lvl w:ilvl="0" w:tplc="0422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7BBF1967"/>
    <w:multiLevelType w:val="hybridMultilevel"/>
    <w:tmpl w:val="5C42D91A"/>
    <w:lvl w:ilvl="0" w:tplc="0422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1">
    <w:nsid w:val="7D7F5150"/>
    <w:multiLevelType w:val="hybridMultilevel"/>
    <w:tmpl w:val="3DCE6382"/>
    <w:lvl w:ilvl="0" w:tplc="04220017">
      <w:start w:val="1"/>
      <w:numFmt w:val="lowerLetter"/>
      <w:lvlText w:val="%1)"/>
      <w:lvlJc w:val="left"/>
      <w:pPr>
        <w:ind w:left="1425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52">
    <w:nsid w:val="7F4B3225"/>
    <w:multiLevelType w:val="hybridMultilevel"/>
    <w:tmpl w:val="0A9A0210"/>
    <w:lvl w:ilvl="0" w:tplc="04220017">
      <w:start w:val="1"/>
      <w:numFmt w:val="lowerLetter"/>
      <w:lvlText w:val="%1)"/>
      <w:lvlJc w:val="left"/>
      <w:pPr>
        <w:ind w:left="1425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21"/>
  </w:num>
  <w:num w:numId="5">
    <w:abstractNumId w:val="34"/>
  </w:num>
  <w:num w:numId="6">
    <w:abstractNumId w:val="29"/>
  </w:num>
  <w:num w:numId="7">
    <w:abstractNumId w:val="13"/>
  </w:num>
  <w:num w:numId="8">
    <w:abstractNumId w:val="36"/>
  </w:num>
  <w:num w:numId="9">
    <w:abstractNumId w:val="51"/>
  </w:num>
  <w:num w:numId="10">
    <w:abstractNumId w:val="52"/>
  </w:num>
  <w:num w:numId="11">
    <w:abstractNumId w:val="0"/>
  </w:num>
  <w:num w:numId="12">
    <w:abstractNumId w:val="44"/>
  </w:num>
  <w:num w:numId="13">
    <w:abstractNumId w:val="1"/>
  </w:num>
  <w:num w:numId="14">
    <w:abstractNumId w:val="46"/>
  </w:num>
  <w:num w:numId="15">
    <w:abstractNumId w:val="39"/>
  </w:num>
  <w:num w:numId="16">
    <w:abstractNumId w:val="26"/>
  </w:num>
  <w:num w:numId="17">
    <w:abstractNumId w:val="25"/>
  </w:num>
  <w:num w:numId="18">
    <w:abstractNumId w:val="27"/>
  </w:num>
  <w:num w:numId="19">
    <w:abstractNumId w:val="6"/>
  </w:num>
  <w:num w:numId="20">
    <w:abstractNumId w:val="4"/>
  </w:num>
  <w:num w:numId="21">
    <w:abstractNumId w:val="22"/>
  </w:num>
  <w:num w:numId="22">
    <w:abstractNumId w:val="41"/>
  </w:num>
  <w:num w:numId="23">
    <w:abstractNumId w:val="42"/>
  </w:num>
  <w:num w:numId="24">
    <w:abstractNumId w:val="7"/>
  </w:num>
  <w:num w:numId="25">
    <w:abstractNumId w:val="15"/>
  </w:num>
  <w:num w:numId="26">
    <w:abstractNumId w:val="35"/>
  </w:num>
  <w:num w:numId="27">
    <w:abstractNumId w:val="33"/>
  </w:num>
  <w:num w:numId="28">
    <w:abstractNumId w:val="45"/>
  </w:num>
  <w:num w:numId="29">
    <w:abstractNumId w:val="17"/>
  </w:num>
  <w:num w:numId="30">
    <w:abstractNumId w:val="11"/>
  </w:num>
  <w:num w:numId="31">
    <w:abstractNumId w:val="18"/>
  </w:num>
  <w:num w:numId="32">
    <w:abstractNumId w:val="28"/>
  </w:num>
  <w:num w:numId="33">
    <w:abstractNumId w:val="40"/>
  </w:num>
  <w:num w:numId="34">
    <w:abstractNumId w:val="48"/>
  </w:num>
  <w:num w:numId="35">
    <w:abstractNumId w:val="43"/>
  </w:num>
  <w:num w:numId="36">
    <w:abstractNumId w:val="30"/>
  </w:num>
  <w:num w:numId="37">
    <w:abstractNumId w:val="38"/>
  </w:num>
  <w:num w:numId="38">
    <w:abstractNumId w:val="9"/>
  </w:num>
  <w:num w:numId="39">
    <w:abstractNumId w:val="50"/>
  </w:num>
  <w:num w:numId="40">
    <w:abstractNumId w:val="37"/>
  </w:num>
  <w:num w:numId="41">
    <w:abstractNumId w:val="8"/>
  </w:num>
  <w:num w:numId="42">
    <w:abstractNumId w:val="31"/>
  </w:num>
  <w:num w:numId="43">
    <w:abstractNumId w:val="19"/>
  </w:num>
  <w:num w:numId="44">
    <w:abstractNumId w:val="14"/>
  </w:num>
  <w:num w:numId="45">
    <w:abstractNumId w:val="5"/>
  </w:num>
  <w:num w:numId="46">
    <w:abstractNumId w:val="32"/>
  </w:num>
  <w:num w:numId="47">
    <w:abstractNumId w:val="20"/>
  </w:num>
  <w:num w:numId="48">
    <w:abstractNumId w:val="23"/>
  </w:num>
  <w:num w:numId="49">
    <w:abstractNumId w:val="24"/>
  </w:num>
  <w:num w:numId="50">
    <w:abstractNumId w:val="16"/>
  </w:num>
  <w:num w:numId="51">
    <w:abstractNumId w:val="49"/>
  </w:num>
  <w:num w:numId="52">
    <w:abstractNumId w:val="12"/>
  </w:num>
  <w:num w:numId="53">
    <w:abstractNumId w:val="47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0715"/>
    <w:rsid w:val="001C5E48"/>
    <w:rsid w:val="00237620"/>
    <w:rsid w:val="00313A7E"/>
    <w:rsid w:val="00440548"/>
    <w:rsid w:val="00590AAD"/>
    <w:rsid w:val="006C562B"/>
    <w:rsid w:val="007D5E4C"/>
    <w:rsid w:val="00815707"/>
    <w:rsid w:val="008169D4"/>
    <w:rsid w:val="009A4F78"/>
    <w:rsid w:val="00A02CD0"/>
    <w:rsid w:val="00AC399C"/>
    <w:rsid w:val="00B56DCB"/>
    <w:rsid w:val="00BC7AB3"/>
    <w:rsid w:val="00C174F6"/>
    <w:rsid w:val="00D5347C"/>
    <w:rsid w:val="00D63FF3"/>
    <w:rsid w:val="00D6690E"/>
    <w:rsid w:val="00DE0D9B"/>
    <w:rsid w:val="00E84662"/>
    <w:rsid w:val="00E90DE8"/>
    <w:rsid w:val="00EB0715"/>
    <w:rsid w:val="00EF65C2"/>
    <w:rsid w:val="00FB31BD"/>
    <w:rsid w:val="00FD3DC9"/>
    <w:rsid w:val="00FD5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71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B0715"/>
    <w:pPr>
      <w:ind w:left="720"/>
      <w:contextualSpacing/>
    </w:pPr>
  </w:style>
  <w:style w:type="character" w:customStyle="1" w:styleId="apple-style-span">
    <w:name w:val="apple-style-span"/>
    <w:basedOn w:val="DefaultParagraphFont"/>
    <w:uiPriority w:val="99"/>
    <w:rsid w:val="00EB0715"/>
    <w:rPr>
      <w:rFonts w:cs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FD58FB"/>
    <w:rPr>
      <w:rFonts w:cs="Times New Roman"/>
      <w:sz w:val="22"/>
      <w:szCs w:val="22"/>
      <w:lang w:val="ru-RU" w:eastAsia="en-US" w:bidi="ar-SA"/>
    </w:rPr>
  </w:style>
  <w:style w:type="paragraph" w:styleId="NoSpacing">
    <w:name w:val="No Spacing"/>
    <w:link w:val="NoSpacingChar"/>
    <w:uiPriority w:val="99"/>
    <w:qFormat/>
    <w:rsid w:val="00FD58FB"/>
    <w:rPr>
      <w:lang w:eastAsia="en-US"/>
    </w:rPr>
  </w:style>
  <w:style w:type="character" w:styleId="Hyperlink">
    <w:name w:val="Hyperlink"/>
    <w:basedOn w:val="DefaultParagraphFont"/>
    <w:uiPriority w:val="99"/>
    <w:semiHidden/>
    <w:rsid w:val="00590AA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9A4F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A4F78"/>
    <w:rPr>
      <w:rFonts w:ascii="Calibri" w:eastAsia="Times New Roman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rsid w:val="009A4F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A4F78"/>
    <w:rPr>
      <w:rFonts w:ascii="Calibri" w:eastAsia="Times New Roman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9A4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A4F7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62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62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62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2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7%D0%B0%D0%B2%D0%B0%D0%BD%D1%82%D0%B0%D0%B6%D1%83%D0%B2%D0%B0%D0%BB%D1%8C%D0%BD%D0%B8%D0%B9_%D1%81%D0%B5%D0%BA%D1%82%D0%BE%D1%80" TargetMode="External"/><Relationship Id="rId13" Type="http://schemas.openxmlformats.org/officeDocument/2006/relationships/hyperlink" Target="https://uk.wikipedia.org/wiki/%D0%9A%D0%BE%D0%BC%D0%BF%27%D1%8E%D1%82%D0%B5%D1%8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%D0%9B%D0%BE%D0%B3%D1%96%D1%87%D0%BD%D0%B8%D0%B9_%D0%B4%D0%B8%D1%81%D0%BA" TargetMode="External"/><Relationship Id="rId12" Type="http://schemas.openxmlformats.org/officeDocument/2006/relationships/hyperlink" Target="https://uk.wikipedia.org/wiki/USB_%D1%84%D0%BB%D0%B5%D1%88-%D0%BD%D0%B0%D0%BA%D0%BE%D0%BF%D0%B8%D1%87%D1%83%D0%B2%D0%B0%D1%8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k.wikipedia.org/wiki/%D0%97%D0%B0%D0%B2%D0%B0%D0%BD%D1%82%D0%B0%D0%B6%D1%83%D0%B2%D0%B0%D0%BB%D1%8C%D0%BD%D0%B8%D0%B9_%D1%81%D0%B5%D0%BA%D1%82%D0%BE%D1%8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k.wikipedia.org/wiki/%D0%9A%D0%BE%D0%BC%D0%BF%27%D1%8E%D1%82%D0%B5%D1%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k.wikipedia.org/wiki/USB_%D1%84%D0%BB%D0%B5%D1%88-%D0%BD%D0%B0%D0%BA%D0%BE%D0%BF%D0%B8%D1%87%D1%83%D0%B2%D0%B0%D1%8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9</Pages>
  <Words>1438</Words>
  <Characters>8198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Admin</cp:lastModifiedBy>
  <cp:revision>3</cp:revision>
  <dcterms:created xsi:type="dcterms:W3CDTF">2016-04-15T07:36:00Z</dcterms:created>
  <dcterms:modified xsi:type="dcterms:W3CDTF">2017-04-20T06:32:00Z</dcterms:modified>
</cp:coreProperties>
</file>